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D5" w:rsidRDefault="00213BD5" w:rsidP="000B6D4B">
      <w:pPr>
        <w:jc w:val="center"/>
        <w:rPr>
          <w:sz w:val="26"/>
          <w:szCs w:val="26"/>
        </w:rPr>
      </w:pPr>
    </w:p>
    <w:p w:rsidR="00213BD5" w:rsidRDefault="00213BD5" w:rsidP="000B6D4B">
      <w:pPr>
        <w:jc w:val="center"/>
        <w:rPr>
          <w:sz w:val="26"/>
          <w:szCs w:val="26"/>
        </w:rPr>
      </w:pPr>
    </w:p>
    <w:p w:rsidR="00213BD5" w:rsidRPr="00BE4D0D" w:rsidRDefault="00213BD5" w:rsidP="000B6D4B">
      <w:pPr>
        <w:jc w:val="center"/>
        <w:rPr>
          <w:sz w:val="26"/>
          <w:szCs w:val="26"/>
        </w:rPr>
      </w:pPr>
      <w:r>
        <w:rPr>
          <w:sz w:val="26"/>
          <w:szCs w:val="26"/>
        </w:rPr>
        <w:t>МИНИСТЕРСТВО ОБРАЗОВАНИЯ И НАУКИ РЕСПУБЛИКИ КАЗАХСТАН</w:t>
      </w:r>
    </w:p>
    <w:p w:rsidR="00213BD5" w:rsidRPr="00A02BD4" w:rsidRDefault="00213BD5" w:rsidP="003413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02BD4">
        <w:rPr>
          <w:sz w:val="28"/>
          <w:szCs w:val="28"/>
        </w:rPr>
        <w:t xml:space="preserve">   </w:t>
      </w:r>
    </w:p>
    <w:p w:rsidR="00213BD5" w:rsidRDefault="00213BD5" w:rsidP="00523AE3">
      <w:pPr>
        <w:rPr>
          <w:sz w:val="28"/>
          <w:szCs w:val="28"/>
        </w:rPr>
      </w:pPr>
      <w:r>
        <w:rPr>
          <w:sz w:val="28"/>
          <w:szCs w:val="28"/>
        </w:rPr>
        <w:t xml:space="preserve">РГП «Костанайский                                           </w:t>
      </w:r>
      <w:r w:rsidRPr="00A02BD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Утверждаю</w:t>
      </w:r>
    </w:p>
    <w:p w:rsidR="00213BD5" w:rsidRDefault="00213BD5" w:rsidP="00341344">
      <w:p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                                               Проректор по учебной и воспи-</w:t>
      </w:r>
    </w:p>
    <w:p w:rsidR="00213BD5" w:rsidRDefault="00213BD5" w:rsidP="00341344">
      <w:pPr>
        <w:jc w:val="both"/>
        <w:rPr>
          <w:sz w:val="28"/>
          <w:szCs w:val="28"/>
        </w:rPr>
      </w:pPr>
      <w:r>
        <w:rPr>
          <w:sz w:val="28"/>
          <w:szCs w:val="28"/>
        </w:rPr>
        <w:t>университет                                                         тательной работе</w:t>
      </w:r>
    </w:p>
    <w:p w:rsidR="00213BD5" w:rsidRDefault="00213BD5" w:rsidP="00341344">
      <w:pPr>
        <w:jc w:val="both"/>
        <w:rPr>
          <w:sz w:val="28"/>
          <w:szCs w:val="28"/>
        </w:rPr>
      </w:pPr>
      <w:r>
        <w:rPr>
          <w:sz w:val="28"/>
          <w:szCs w:val="28"/>
        </w:rPr>
        <w:t>имени А.Байтурсынова»                                    ______________А.Абсадыков</w:t>
      </w:r>
    </w:p>
    <w:p w:rsidR="00213BD5" w:rsidRDefault="00213BD5" w:rsidP="00341344">
      <w:pPr>
        <w:jc w:val="both"/>
        <w:rPr>
          <w:sz w:val="28"/>
          <w:szCs w:val="28"/>
        </w:rPr>
      </w:pPr>
    </w:p>
    <w:p w:rsidR="00213BD5" w:rsidRPr="00AE5C11" w:rsidRDefault="00213BD5" w:rsidP="00341344">
      <w:pPr>
        <w:jc w:val="both"/>
      </w:pPr>
      <w:r>
        <w:rPr>
          <w:sz w:val="28"/>
          <w:szCs w:val="28"/>
        </w:rPr>
        <w:t>гуманитарно-социальный факультет                _____._______2017г.</w:t>
      </w:r>
    </w:p>
    <w:p w:rsidR="00213BD5" w:rsidRDefault="00213BD5" w:rsidP="000B6D4B">
      <w:pPr>
        <w:jc w:val="center"/>
      </w:pPr>
    </w:p>
    <w:p w:rsidR="00213BD5" w:rsidRPr="00341344" w:rsidRDefault="00213BD5" w:rsidP="000B6D4B">
      <w:pPr>
        <w:jc w:val="center"/>
        <w:rPr>
          <w:sz w:val="28"/>
          <w:szCs w:val="28"/>
        </w:rPr>
      </w:pPr>
    </w:p>
    <w:p w:rsidR="00213BD5" w:rsidRDefault="00213BD5" w:rsidP="000B6D4B">
      <w:pPr>
        <w:jc w:val="center"/>
      </w:pPr>
    </w:p>
    <w:p w:rsidR="00213BD5" w:rsidRPr="00D31B51" w:rsidRDefault="00213BD5" w:rsidP="000B6D4B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практической лингвистики</w:t>
      </w:r>
    </w:p>
    <w:p w:rsidR="00213BD5" w:rsidRDefault="00213BD5" w:rsidP="000B6D4B">
      <w:pPr>
        <w:jc w:val="center"/>
      </w:pPr>
    </w:p>
    <w:p w:rsidR="00213BD5" w:rsidRDefault="00213BD5" w:rsidP="000B6D4B">
      <w:pPr>
        <w:jc w:val="center"/>
      </w:pPr>
    </w:p>
    <w:p w:rsidR="00213BD5" w:rsidRDefault="00213BD5" w:rsidP="000B6D4B">
      <w:pPr>
        <w:jc w:val="center"/>
      </w:pPr>
    </w:p>
    <w:p w:rsidR="00213BD5" w:rsidRDefault="00213BD5" w:rsidP="000B6D4B">
      <w:pPr>
        <w:jc w:val="center"/>
      </w:pPr>
    </w:p>
    <w:p w:rsidR="00213BD5" w:rsidRDefault="00213BD5" w:rsidP="000B6D4B">
      <w:pPr>
        <w:jc w:val="center"/>
      </w:pPr>
    </w:p>
    <w:p w:rsidR="00213BD5" w:rsidRDefault="00213BD5" w:rsidP="000B6D4B">
      <w:pPr>
        <w:jc w:val="center"/>
      </w:pPr>
    </w:p>
    <w:p w:rsidR="00213BD5" w:rsidRDefault="00213BD5" w:rsidP="000B6D4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УЧЕБНАЯ ПРОГРАММА</w:t>
      </w:r>
    </w:p>
    <w:p w:rsidR="00213BD5" w:rsidRPr="00437CBD" w:rsidRDefault="00213BD5" w:rsidP="000B6D4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  <w:lang w:val="en-US"/>
        </w:rPr>
        <w:t>Syllabus</w:t>
      </w:r>
      <w:r>
        <w:rPr>
          <w:b/>
          <w:bCs/>
          <w:sz w:val="28"/>
          <w:szCs w:val="28"/>
        </w:rPr>
        <w:t>)</w:t>
      </w:r>
    </w:p>
    <w:p w:rsidR="00213BD5" w:rsidRDefault="00213BD5" w:rsidP="000B6D4B">
      <w:pPr>
        <w:jc w:val="center"/>
        <w:rPr>
          <w:b/>
          <w:bCs/>
          <w:sz w:val="40"/>
          <w:szCs w:val="40"/>
        </w:rPr>
      </w:pPr>
    </w:p>
    <w:p w:rsidR="00213BD5" w:rsidRPr="0001324E" w:rsidRDefault="00213BD5" w:rsidP="008135F2">
      <w:pPr>
        <w:rPr>
          <w:sz w:val="28"/>
          <w:szCs w:val="28"/>
        </w:rPr>
      </w:pPr>
      <w:r w:rsidRPr="008135F2">
        <w:rPr>
          <w:b/>
          <w:bCs/>
          <w:sz w:val="36"/>
          <w:szCs w:val="36"/>
        </w:rPr>
        <w:t xml:space="preserve">                        </w:t>
      </w:r>
      <w:r>
        <w:rPr>
          <w:sz w:val="28"/>
          <w:szCs w:val="28"/>
        </w:rPr>
        <w:t xml:space="preserve">дисциплины                       Русский язык    </w:t>
      </w:r>
    </w:p>
    <w:p w:rsidR="00213BD5" w:rsidRPr="008135F2" w:rsidRDefault="00213BD5" w:rsidP="008135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213BD5" w:rsidRPr="0001324E" w:rsidRDefault="00213BD5" w:rsidP="008135F2">
      <w:pPr>
        <w:rPr>
          <w:sz w:val="28"/>
          <w:szCs w:val="28"/>
        </w:rPr>
      </w:pPr>
      <w:r>
        <w:rPr>
          <w:b/>
          <w:bCs/>
          <w:sz w:val="36"/>
          <w:szCs w:val="36"/>
        </w:rPr>
        <w:t xml:space="preserve">                        </w:t>
      </w:r>
      <w:r>
        <w:rPr>
          <w:sz w:val="28"/>
          <w:szCs w:val="28"/>
        </w:rPr>
        <w:t>специальность                    все специальности</w:t>
      </w:r>
    </w:p>
    <w:p w:rsidR="00213BD5" w:rsidRPr="0001324E" w:rsidRDefault="00213BD5" w:rsidP="008135F2">
      <w:pPr>
        <w:rPr>
          <w:sz w:val="28"/>
          <w:szCs w:val="28"/>
        </w:rPr>
      </w:pPr>
    </w:p>
    <w:p w:rsidR="00213BD5" w:rsidRPr="008135F2" w:rsidRDefault="00213BD5" w:rsidP="008135F2">
      <w:pPr>
        <w:rPr>
          <w:sz w:val="28"/>
          <w:szCs w:val="28"/>
        </w:rPr>
      </w:pPr>
      <w:r>
        <w:rPr>
          <w:b/>
          <w:bCs/>
          <w:sz w:val="36"/>
          <w:szCs w:val="36"/>
        </w:rPr>
        <w:t xml:space="preserve">                        </w:t>
      </w:r>
      <w:r>
        <w:rPr>
          <w:sz w:val="28"/>
          <w:szCs w:val="28"/>
        </w:rPr>
        <w:t xml:space="preserve">всего кредитов                  3 </w:t>
      </w:r>
      <w:r>
        <w:rPr>
          <w:sz w:val="28"/>
          <w:szCs w:val="28"/>
          <w:lang w:val="en-US"/>
        </w:rPr>
        <w:t>KZ</w:t>
      </w:r>
      <w:r w:rsidRPr="00C677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5 </w:t>
      </w:r>
      <w:r>
        <w:rPr>
          <w:sz w:val="28"/>
          <w:szCs w:val="28"/>
          <w:lang w:val="en-US"/>
        </w:rPr>
        <w:t>ECTS</w:t>
      </w:r>
      <w:r>
        <w:rPr>
          <w:sz w:val="28"/>
          <w:szCs w:val="28"/>
        </w:rPr>
        <w:t xml:space="preserve">         </w:t>
      </w:r>
    </w:p>
    <w:p w:rsidR="00213BD5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Pr="0001324E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Pr="0001324E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Pr="0001324E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Default="00213BD5" w:rsidP="000B6D4B">
      <w:pPr>
        <w:jc w:val="center"/>
        <w:rPr>
          <w:b/>
          <w:bCs/>
          <w:sz w:val="36"/>
          <w:szCs w:val="36"/>
        </w:rPr>
      </w:pPr>
    </w:p>
    <w:p w:rsidR="00213BD5" w:rsidRDefault="00213BD5" w:rsidP="000B6D4B">
      <w:pPr>
        <w:jc w:val="center"/>
        <w:rPr>
          <w:b/>
          <w:bCs/>
        </w:rPr>
      </w:pPr>
      <w:r>
        <w:rPr>
          <w:sz w:val="28"/>
          <w:szCs w:val="28"/>
        </w:rPr>
        <w:t>Костанай, 20</w:t>
      </w:r>
      <w:r>
        <w:rPr>
          <w:sz w:val="28"/>
          <w:szCs w:val="28"/>
          <w:lang w:val="kk-KZ"/>
        </w:rPr>
        <w:t>17</w:t>
      </w:r>
    </w:p>
    <w:p w:rsidR="00213BD5" w:rsidRDefault="00213BD5" w:rsidP="000B6D4B">
      <w:pPr>
        <w:rPr>
          <w:sz w:val="28"/>
          <w:szCs w:val="28"/>
        </w:rPr>
      </w:pPr>
    </w:p>
    <w:p w:rsidR="00213BD5" w:rsidRDefault="00213BD5" w:rsidP="000B6D4B">
      <w:pPr>
        <w:rPr>
          <w:sz w:val="28"/>
          <w:szCs w:val="28"/>
        </w:rPr>
      </w:pPr>
    </w:p>
    <w:p w:rsidR="00213BD5" w:rsidRPr="0001324E" w:rsidRDefault="00213BD5" w:rsidP="000B6D4B">
      <w:pPr>
        <w:rPr>
          <w:sz w:val="28"/>
          <w:szCs w:val="28"/>
        </w:rPr>
      </w:pPr>
    </w:p>
    <w:p w:rsidR="00213BD5" w:rsidRPr="003F5FD6" w:rsidRDefault="00213BD5" w:rsidP="00731FC7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Рабочая учебная программа составлена Баяхметовой А.А.,</w:t>
      </w:r>
      <w:r w:rsidRPr="007961E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 ст. преподавателем на основании типовой учебной программы, утвержденной     РУМС</w:t>
      </w:r>
    </w:p>
    <w:p w:rsidR="00213BD5" w:rsidRPr="001F70C0" w:rsidRDefault="00213BD5" w:rsidP="000B6D4B">
      <w:pPr>
        <w:pStyle w:val="Heading1"/>
        <w:ind w:left="4956" w:firstLine="708"/>
        <w:jc w:val="both"/>
        <w:rPr>
          <w:b w:val="0"/>
          <w:bCs w:val="0"/>
          <w:sz w:val="24"/>
          <w:szCs w:val="24"/>
        </w:rPr>
      </w:pPr>
    </w:p>
    <w:p w:rsidR="00213BD5" w:rsidRPr="001F70C0" w:rsidRDefault="00213BD5" w:rsidP="000B6D4B">
      <w:pPr>
        <w:jc w:val="both"/>
      </w:pPr>
    </w:p>
    <w:p w:rsidR="00213BD5" w:rsidRPr="005D76ED" w:rsidRDefault="00213BD5" w:rsidP="000B6D4B">
      <w:pPr>
        <w:jc w:val="both"/>
        <w:rPr>
          <w:sz w:val="28"/>
          <w:szCs w:val="28"/>
        </w:rPr>
      </w:pPr>
      <w:r w:rsidRPr="00754C44">
        <w:rPr>
          <w:sz w:val="28"/>
          <w:szCs w:val="28"/>
        </w:rPr>
        <w:t xml:space="preserve"> </w:t>
      </w:r>
      <w:r w:rsidRPr="00754C44">
        <w:rPr>
          <w:sz w:val="28"/>
          <w:szCs w:val="28"/>
          <w:lang w:val="kk-KZ"/>
        </w:rPr>
        <w:t>12.05.</w:t>
      </w:r>
      <w:r>
        <w:rPr>
          <w:sz w:val="28"/>
          <w:szCs w:val="28"/>
        </w:rPr>
        <w:t>2017</w:t>
      </w:r>
      <w:r w:rsidRPr="005D76ED">
        <w:rPr>
          <w:sz w:val="28"/>
          <w:szCs w:val="28"/>
        </w:rPr>
        <w:t>г.</w:t>
      </w:r>
      <w:r w:rsidRPr="005D76ED">
        <w:rPr>
          <w:sz w:val="28"/>
          <w:szCs w:val="28"/>
        </w:rPr>
        <w:tab/>
      </w:r>
      <w:r w:rsidRPr="005D76ED">
        <w:rPr>
          <w:sz w:val="28"/>
          <w:szCs w:val="28"/>
        </w:rPr>
        <w:tab/>
      </w:r>
      <w:r w:rsidRPr="005D76ED">
        <w:rPr>
          <w:sz w:val="28"/>
          <w:szCs w:val="28"/>
        </w:rPr>
        <w:tab/>
      </w:r>
      <w:r w:rsidRPr="005D76ED">
        <w:rPr>
          <w:sz w:val="28"/>
          <w:szCs w:val="28"/>
        </w:rPr>
        <w:tab/>
      </w:r>
      <w:r w:rsidRPr="005D76ED">
        <w:rPr>
          <w:sz w:val="28"/>
          <w:szCs w:val="28"/>
        </w:rPr>
        <w:tab/>
      </w:r>
      <w:r w:rsidRPr="005D76ED">
        <w:rPr>
          <w:sz w:val="28"/>
          <w:szCs w:val="28"/>
        </w:rPr>
        <w:tab/>
        <w:t>______________________</w:t>
      </w:r>
    </w:p>
    <w:p w:rsidR="00213BD5" w:rsidRPr="005D76ED" w:rsidRDefault="00213BD5" w:rsidP="000B6D4B">
      <w:pPr>
        <w:ind w:left="2832" w:firstLine="708"/>
        <w:rPr>
          <w:sz w:val="28"/>
          <w:szCs w:val="28"/>
        </w:rPr>
      </w:pPr>
      <w:r w:rsidRPr="005D76ED">
        <w:rPr>
          <w:sz w:val="28"/>
          <w:szCs w:val="28"/>
        </w:rPr>
        <w:tab/>
      </w:r>
      <w:r w:rsidRPr="005D76ED">
        <w:rPr>
          <w:sz w:val="28"/>
          <w:szCs w:val="28"/>
        </w:rPr>
        <w:tab/>
      </w:r>
      <w:r w:rsidRPr="005D76ED">
        <w:rPr>
          <w:sz w:val="28"/>
          <w:szCs w:val="28"/>
        </w:rPr>
        <w:tab/>
      </w:r>
      <w:r w:rsidRPr="005D76ED"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 xml:space="preserve"> </w:t>
      </w:r>
    </w:p>
    <w:p w:rsidR="00213BD5" w:rsidRPr="005D76ED" w:rsidRDefault="00213BD5" w:rsidP="000B6D4B">
      <w:pPr>
        <w:jc w:val="both"/>
        <w:rPr>
          <w:color w:val="FF0000"/>
          <w:sz w:val="28"/>
          <w:szCs w:val="28"/>
        </w:rPr>
      </w:pPr>
    </w:p>
    <w:p w:rsidR="00213BD5" w:rsidRPr="004960FE" w:rsidRDefault="00213BD5" w:rsidP="000B6D4B">
      <w:pPr>
        <w:jc w:val="both"/>
        <w:rPr>
          <w:sz w:val="28"/>
          <w:szCs w:val="28"/>
        </w:rPr>
      </w:pPr>
    </w:p>
    <w:p w:rsidR="00213BD5" w:rsidRPr="000D6A34" w:rsidRDefault="00213BD5" w:rsidP="004960FE">
      <w:pPr>
        <w:pStyle w:val="Heading6"/>
        <w:spacing w:line="360" w:lineRule="auto"/>
        <w:rPr>
          <w:b w:val="0"/>
          <w:bCs w:val="0"/>
          <w:lang w:val="ru-RU"/>
        </w:rPr>
      </w:pPr>
      <w:r w:rsidRPr="00D35C12">
        <w:rPr>
          <w:b w:val="0"/>
          <w:bCs w:val="0"/>
          <w:lang w:val="ru-RU"/>
        </w:rPr>
        <w:t xml:space="preserve">Рассмотрена и рекомендована на заседании кафедры </w:t>
      </w:r>
      <w:r w:rsidRPr="004960FE">
        <w:rPr>
          <w:b w:val="0"/>
          <w:bCs w:val="0"/>
          <w:lang w:val="kk-KZ"/>
        </w:rPr>
        <w:t>практической лингвистики</w:t>
      </w:r>
      <w:r w:rsidRPr="00D35C12">
        <w:rPr>
          <w:b w:val="0"/>
          <w:bCs w:val="0"/>
          <w:lang w:val="ru-RU"/>
        </w:rPr>
        <w:t xml:space="preserve">    от    </w:t>
      </w:r>
      <w:r>
        <w:rPr>
          <w:b w:val="0"/>
          <w:bCs w:val="0"/>
          <w:lang w:val="ru-RU"/>
        </w:rPr>
        <w:t>25.05.  2017</w:t>
      </w:r>
      <w:r w:rsidRPr="00D35C12">
        <w:rPr>
          <w:b w:val="0"/>
          <w:bCs w:val="0"/>
          <w:lang w:val="ru-RU"/>
        </w:rPr>
        <w:t xml:space="preserve">г.           протокол № </w:t>
      </w:r>
      <w:r w:rsidRPr="000D6A34">
        <w:rPr>
          <w:b w:val="0"/>
          <w:bCs w:val="0"/>
          <w:lang w:val="ru-RU"/>
        </w:rPr>
        <w:t>10</w:t>
      </w:r>
    </w:p>
    <w:p w:rsidR="00213BD5" w:rsidRPr="004960FE" w:rsidRDefault="00213BD5" w:rsidP="004960FE">
      <w:pPr>
        <w:pStyle w:val="Heading6"/>
        <w:spacing w:line="360" w:lineRule="auto"/>
        <w:rPr>
          <w:b w:val="0"/>
          <w:bCs w:val="0"/>
          <w:lang w:val="ru-RU"/>
        </w:rPr>
      </w:pPr>
    </w:p>
    <w:p w:rsidR="00213BD5" w:rsidRPr="004960FE" w:rsidRDefault="00213BD5" w:rsidP="004960FE">
      <w:pPr>
        <w:pStyle w:val="Heading6"/>
        <w:spacing w:line="360" w:lineRule="auto"/>
        <w:rPr>
          <w:b w:val="0"/>
          <w:bCs w:val="0"/>
          <w:color w:val="000000"/>
          <w:lang w:val="ru-RU"/>
        </w:rPr>
      </w:pPr>
      <w:r w:rsidRPr="00D35C12">
        <w:rPr>
          <w:b w:val="0"/>
          <w:bCs w:val="0"/>
          <w:color w:val="000000"/>
          <w:lang w:val="ru-RU"/>
        </w:rPr>
        <w:t xml:space="preserve">Зав. кафедрой _____                                </w:t>
      </w:r>
      <w:r w:rsidRPr="004960FE">
        <w:rPr>
          <w:b w:val="0"/>
          <w:bCs w:val="0"/>
          <w:color w:val="000000"/>
          <w:lang w:val="ru-RU"/>
        </w:rPr>
        <w:t xml:space="preserve">                  </w:t>
      </w:r>
      <w:r w:rsidRPr="00D35C12">
        <w:rPr>
          <w:b w:val="0"/>
          <w:bCs w:val="0"/>
          <w:color w:val="000000"/>
          <w:lang w:val="ru-RU"/>
        </w:rPr>
        <w:t xml:space="preserve"> Г.</w:t>
      </w:r>
      <w:r>
        <w:rPr>
          <w:b w:val="0"/>
          <w:bCs w:val="0"/>
          <w:color w:val="000000"/>
          <w:lang w:val="ru-RU"/>
        </w:rPr>
        <w:t xml:space="preserve"> </w:t>
      </w:r>
      <w:r w:rsidRPr="00D35C12">
        <w:rPr>
          <w:b w:val="0"/>
          <w:bCs w:val="0"/>
          <w:color w:val="000000"/>
          <w:lang w:val="ru-RU"/>
        </w:rPr>
        <w:t>Журсиналина</w:t>
      </w:r>
    </w:p>
    <w:p w:rsidR="00213BD5" w:rsidRPr="005D76ED" w:rsidRDefault="00213BD5" w:rsidP="000B6D4B">
      <w:pPr>
        <w:jc w:val="both"/>
        <w:rPr>
          <w:sz w:val="28"/>
          <w:szCs w:val="28"/>
        </w:rPr>
      </w:pPr>
    </w:p>
    <w:p w:rsidR="00213BD5" w:rsidRPr="005D76ED" w:rsidRDefault="00213BD5" w:rsidP="000B6D4B">
      <w:pPr>
        <w:jc w:val="both"/>
        <w:rPr>
          <w:sz w:val="28"/>
          <w:szCs w:val="28"/>
        </w:rPr>
      </w:pPr>
    </w:p>
    <w:p w:rsidR="00213BD5" w:rsidRPr="005D76ED" w:rsidRDefault="00213BD5" w:rsidP="000B6D4B">
      <w:pPr>
        <w:jc w:val="both"/>
        <w:rPr>
          <w:sz w:val="28"/>
          <w:szCs w:val="28"/>
        </w:rPr>
      </w:pPr>
    </w:p>
    <w:p w:rsidR="00213BD5" w:rsidRPr="005D76ED" w:rsidRDefault="00213BD5" w:rsidP="000B6D4B">
      <w:pPr>
        <w:pStyle w:val="Heading6"/>
        <w:spacing w:line="360" w:lineRule="auto"/>
        <w:rPr>
          <w:b w:val="0"/>
          <w:bCs w:val="0"/>
          <w:lang w:val="ru-RU"/>
        </w:rPr>
      </w:pPr>
      <w:r w:rsidRPr="005D76ED">
        <w:rPr>
          <w:b w:val="0"/>
          <w:bCs w:val="0"/>
          <w:lang w:val="ru-RU"/>
        </w:rPr>
        <w:t>О</w:t>
      </w:r>
      <w:r>
        <w:rPr>
          <w:b w:val="0"/>
          <w:bCs w:val="0"/>
          <w:lang w:val="ru-RU"/>
        </w:rPr>
        <w:t>добрена методическим советом  гуманитарно-социального факультета</w:t>
      </w:r>
    </w:p>
    <w:p w:rsidR="00213BD5" w:rsidRPr="00754C44" w:rsidRDefault="00213BD5" w:rsidP="00195F51">
      <w:pPr>
        <w:spacing w:line="36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от    </w:t>
      </w:r>
      <w:r>
        <w:rPr>
          <w:sz w:val="28"/>
          <w:szCs w:val="28"/>
          <w:lang w:val="kk-KZ"/>
        </w:rPr>
        <w:t>22.06.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 xml:space="preserve">.   протокол № </w:t>
      </w:r>
      <w:r>
        <w:rPr>
          <w:sz w:val="28"/>
          <w:szCs w:val="28"/>
          <w:lang w:val="kk-KZ"/>
        </w:rPr>
        <w:t>6</w:t>
      </w:r>
    </w:p>
    <w:p w:rsidR="00213BD5" w:rsidRDefault="00213BD5" w:rsidP="00195F51">
      <w:pPr>
        <w:spacing w:line="360" w:lineRule="auto"/>
        <w:jc w:val="both"/>
        <w:rPr>
          <w:sz w:val="28"/>
          <w:szCs w:val="28"/>
        </w:rPr>
      </w:pPr>
    </w:p>
    <w:p w:rsidR="00213BD5" w:rsidRDefault="00213BD5" w:rsidP="00195F51">
      <w:pPr>
        <w:spacing w:line="360" w:lineRule="auto"/>
        <w:jc w:val="both"/>
        <w:rPr>
          <w:sz w:val="28"/>
          <w:szCs w:val="28"/>
        </w:rPr>
      </w:pPr>
    </w:p>
    <w:p w:rsidR="00213BD5" w:rsidRDefault="00213BD5" w:rsidP="00195F51">
      <w:pPr>
        <w:spacing w:line="360" w:lineRule="auto"/>
        <w:jc w:val="both"/>
        <w:rPr>
          <w:sz w:val="28"/>
          <w:szCs w:val="28"/>
        </w:rPr>
      </w:pPr>
    </w:p>
    <w:p w:rsidR="00213BD5" w:rsidRDefault="00213BD5" w:rsidP="00195F51">
      <w:pPr>
        <w:spacing w:line="360" w:lineRule="auto"/>
        <w:jc w:val="both"/>
        <w:rPr>
          <w:sz w:val="28"/>
          <w:szCs w:val="28"/>
        </w:rPr>
      </w:pPr>
    </w:p>
    <w:p w:rsidR="00213BD5" w:rsidRPr="00195F51" w:rsidRDefault="00213BD5" w:rsidP="00195F51">
      <w:pPr>
        <w:spacing w:line="360" w:lineRule="auto"/>
        <w:jc w:val="both"/>
        <w:rPr>
          <w:sz w:val="28"/>
          <w:szCs w:val="28"/>
        </w:rPr>
      </w:pPr>
      <w:r w:rsidRPr="00195F51">
        <w:rPr>
          <w:sz w:val="28"/>
          <w:szCs w:val="28"/>
        </w:rPr>
        <w:t xml:space="preserve">Председатель методического совета          </w:t>
      </w:r>
      <w:r>
        <w:rPr>
          <w:sz w:val="28"/>
          <w:szCs w:val="28"/>
        </w:rPr>
        <w:t xml:space="preserve">              </w:t>
      </w:r>
      <w:r w:rsidRPr="00195F51">
        <w:rPr>
          <w:sz w:val="28"/>
          <w:szCs w:val="28"/>
        </w:rPr>
        <w:t>З.Тасмагамбетова</w:t>
      </w:r>
    </w:p>
    <w:p w:rsidR="00213BD5" w:rsidRPr="005D76ED" w:rsidRDefault="00213BD5" w:rsidP="000B6D4B">
      <w:pPr>
        <w:ind w:left="4248" w:firstLine="708"/>
        <w:rPr>
          <w:sz w:val="28"/>
          <w:szCs w:val="28"/>
        </w:rPr>
      </w:pPr>
    </w:p>
    <w:p w:rsidR="00213BD5" w:rsidRPr="005D76ED" w:rsidRDefault="00213BD5" w:rsidP="000B6D4B">
      <w:pPr>
        <w:rPr>
          <w:b/>
          <w:bCs/>
          <w:sz w:val="28"/>
          <w:szCs w:val="28"/>
        </w:rPr>
      </w:pPr>
    </w:p>
    <w:p w:rsidR="00213BD5" w:rsidRPr="00C640BE" w:rsidRDefault="00213BD5" w:rsidP="000B6D4B">
      <w:pPr>
        <w:rPr>
          <w:b/>
          <w:bCs/>
          <w:sz w:val="28"/>
          <w:szCs w:val="28"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0B6D4B">
      <w:pPr>
        <w:rPr>
          <w:b/>
          <w:bCs/>
        </w:rPr>
      </w:pPr>
    </w:p>
    <w:p w:rsidR="00213BD5" w:rsidRDefault="00213BD5" w:rsidP="00D92A45"/>
    <w:p w:rsidR="00213BD5" w:rsidRDefault="00213BD5" w:rsidP="00D92A45">
      <w:pPr>
        <w:rPr>
          <w:sz w:val="28"/>
          <w:szCs w:val="28"/>
        </w:rPr>
      </w:pPr>
      <w:r w:rsidRPr="005F395B">
        <w:t xml:space="preserve"> </w:t>
      </w:r>
      <w:r w:rsidRPr="00BC2B9B">
        <w:rPr>
          <w:sz w:val="28"/>
          <w:szCs w:val="28"/>
        </w:rPr>
        <w:tab/>
      </w:r>
    </w:p>
    <w:p w:rsidR="00213BD5" w:rsidRDefault="00213BD5" w:rsidP="00D92A45">
      <w:pPr>
        <w:rPr>
          <w:b/>
          <w:bCs/>
          <w:sz w:val="28"/>
          <w:szCs w:val="28"/>
        </w:rPr>
      </w:pPr>
      <w:r w:rsidRPr="00BC2B9B">
        <w:rPr>
          <w:b/>
          <w:bCs/>
          <w:sz w:val="28"/>
          <w:szCs w:val="28"/>
        </w:rPr>
        <w:t xml:space="preserve">1 Описание дисциплины: </w:t>
      </w:r>
    </w:p>
    <w:p w:rsidR="00213BD5" w:rsidRPr="00F0001F" w:rsidRDefault="00213BD5" w:rsidP="00BB3C53">
      <w:pPr>
        <w:ind w:firstLine="709"/>
        <w:jc w:val="both"/>
        <w:rPr>
          <w:sz w:val="28"/>
          <w:szCs w:val="28"/>
        </w:rPr>
      </w:pPr>
      <w:r w:rsidRPr="00F0001F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 «Русский язык» является обязательной базовой дисциплиной.</w:t>
      </w:r>
    </w:p>
    <w:p w:rsidR="00213BD5" w:rsidRDefault="00213BD5" w:rsidP="00552FF8">
      <w:pPr>
        <w:jc w:val="both"/>
        <w:rPr>
          <w:sz w:val="28"/>
          <w:szCs w:val="28"/>
        </w:rPr>
      </w:pPr>
      <w:r w:rsidRPr="00BC2B9B">
        <w:rPr>
          <w:sz w:val="28"/>
          <w:szCs w:val="28"/>
        </w:rPr>
        <w:t>Курс русского языка как дисциплина общеобразовательного цикла рассчитан на студентов казахских отделений университета (бакалавриат).</w:t>
      </w:r>
    </w:p>
    <w:p w:rsidR="00213BD5" w:rsidRPr="00BC2B9B" w:rsidRDefault="00213BD5" w:rsidP="00552F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программа составлена в соответствии с требованиями подготовки специалистов в условиях кредитной технологии. </w:t>
      </w:r>
    </w:p>
    <w:p w:rsidR="00213BD5" w:rsidRDefault="00213BD5" w:rsidP="00552FF8">
      <w:pPr>
        <w:jc w:val="both"/>
        <w:rPr>
          <w:sz w:val="28"/>
          <w:szCs w:val="28"/>
          <w:lang w:val="kk-KZ"/>
        </w:rPr>
      </w:pPr>
      <w:r w:rsidRPr="00BC2B9B">
        <w:rPr>
          <w:sz w:val="28"/>
          <w:szCs w:val="28"/>
        </w:rPr>
        <w:t>Коммуникативные цели и задачи практического владения языком являются концептуальными, базисными. Формируя и совершенствуя новые речевые навыки и умения, связанные с профессиональной и научной сферой коммуникации, студенты овладевают дополнительным по отношению к родному языку средством общения, получают в конечном виде глубокое и качественное профессиональное образование.</w:t>
      </w:r>
    </w:p>
    <w:p w:rsidR="00213BD5" w:rsidRPr="00BC2B9B" w:rsidRDefault="00213BD5" w:rsidP="00BB3C53">
      <w:pPr>
        <w:ind w:firstLine="709"/>
        <w:jc w:val="both"/>
        <w:rPr>
          <w:sz w:val="28"/>
          <w:szCs w:val="28"/>
        </w:rPr>
      </w:pPr>
      <w:r w:rsidRPr="00BC2B9B">
        <w:rPr>
          <w:sz w:val="28"/>
          <w:szCs w:val="28"/>
        </w:rPr>
        <w:t>Содержание программы определяется коммуникативными потребностями студентов в научно-профессиональной сфере, целями и задачами обучения русскому языку как</w:t>
      </w:r>
      <w:r>
        <w:rPr>
          <w:sz w:val="28"/>
          <w:szCs w:val="28"/>
        </w:rPr>
        <w:t xml:space="preserve"> успешному средству осуществления научной деятельности. </w:t>
      </w:r>
      <w:r w:rsidRPr="00BC2B9B">
        <w:rPr>
          <w:sz w:val="28"/>
          <w:szCs w:val="28"/>
        </w:rPr>
        <w:t>Иноязычная подготовка в неязыковых высших образовательных учреждениях предусматривает овладение европейским уровнем В2+</w:t>
      </w:r>
      <w:r w:rsidRPr="00BC2B9B">
        <w:rPr>
          <w:sz w:val="28"/>
          <w:szCs w:val="28"/>
          <w:lang w:val="en-US"/>
        </w:rPr>
        <w:t>LS</w:t>
      </w:r>
      <w:r>
        <w:rPr>
          <w:sz w:val="28"/>
          <w:szCs w:val="28"/>
        </w:rPr>
        <w:t xml:space="preserve">Р. </w:t>
      </w:r>
      <w:r w:rsidRPr="00BC2B9B">
        <w:rPr>
          <w:sz w:val="28"/>
          <w:szCs w:val="28"/>
        </w:rPr>
        <w:t>Особенностью подготовки на данном этапе является овладение языком для специальных целей (</w:t>
      </w:r>
      <w:r w:rsidRPr="00BC2B9B">
        <w:rPr>
          <w:sz w:val="28"/>
          <w:szCs w:val="28"/>
          <w:lang w:val="en-US"/>
        </w:rPr>
        <w:t>LS</w:t>
      </w:r>
      <w:r>
        <w:rPr>
          <w:sz w:val="28"/>
          <w:szCs w:val="28"/>
        </w:rPr>
        <w:t>Р</w:t>
      </w:r>
      <w:r w:rsidRPr="00BC2B9B">
        <w:rPr>
          <w:sz w:val="28"/>
          <w:szCs w:val="28"/>
        </w:rPr>
        <w:t>) на уровне его дальнейшего использования в профессионально-ориентированном общении по профилю конкретной специальности в производственной деятельности.</w:t>
      </w:r>
    </w:p>
    <w:p w:rsidR="00213BD5" w:rsidRPr="00BC2B9B" w:rsidRDefault="00213BD5" w:rsidP="001B37B7">
      <w:pPr>
        <w:jc w:val="both"/>
        <w:rPr>
          <w:sz w:val="28"/>
          <w:szCs w:val="28"/>
        </w:rPr>
      </w:pPr>
      <w:r w:rsidRPr="00BC2B9B">
        <w:rPr>
          <w:b/>
          <w:bCs/>
          <w:sz w:val="28"/>
          <w:szCs w:val="28"/>
        </w:rPr>
        <w:t>Пререквизиты:</w:t>
      </w:r>
      <w:r w:rsidRPr="00BC2B9B">
        <w:rPr>
          <w:sz w:val="28"/>
          <w:szCs w:val="28"/>
        </w:rPr>
        <w:t xml:space="preserve"> для освоения данного курса студент должен обладать уровнем знаний и умений</w:t>
      </w:r>
      <w:r>
        <w:rPr>
          <w:sz w:val="28"/>
          <w:szCs w:val="28"/>
        </w:rPr>
        <w:t xml:space="preserve"> по русскому языку  уровня </w:t>
      </w:r>
      <w:r w:rsidRPr="00BC2B9B">
        <w:rPr>
          <w:sz w:val="28"/>
          <w:szCs w:val="28"/>
        </w:rPr>
        <w:t>В2.</w:t>
      </w:r>
    </w:p>
    <w:p w:rsidR="00213BD5" w:rsidRPr="00BC2B9B" w:rsidRDefault="00213BD5" w:rsidP="001B37B7">
      <w:pPr>
        <w:jc w:val="both"/>
        <w:rPr>
          <w:color w:val="FF0000"/>
          <w:sz w:val="28"/>
          <w:szCs w:val="28"/>
        </w:rPr>
      </w:pPr>
      <w:r w:rsidRPr="00BC2B9B">
        <w:rPr>
          <w:b/>
          <w:bCs/>
          <w:sz w:val="28"/>
          <w:szCs w:val="28"/>
        </w:rPr>
        <w:t>Постреквизиты:</w:t>
      </w:r>
      <w:r w:rsidRPr="00BC2B9B">
        <w:rPr>
          <w:sz w:val="28"/>
          <w:szCs w:val="28"/>
        </w:rPr>
        <w:t xml:space="preserve"> конечной целью является</w:t>
      </w:r>
      <w:r>
        <w:rPr>
          <w:b/>
          <w:bCs/>
          <w:sz w:val="28"/>
          <w:szCs w:val="28"/>
        </w:rPr>
        <w:t xml:space="preserve"> </w:t>
      </w:r>
      <w:r w:rsidRPr="003019D0">
        <w:rPr>
          <w:sz w:val="28"/>
          <w:szCs w:val="28"/>
        </w:rPr>
        <w:t>достаточный уровень освоения</w:t>
      </w:r>
      <w:r>
        <w:rPr>
          <w:b/>
          <w:bCs/>
          <w:sz w:val="28"/>
          <w:szCs w:val="28"/>
        </w:rPr>
        <w:t xml:space="preserve"> </w:t>
      </w:r>
      <w:r w:rsidRPr="00BC2B9B">
        <w:rPr>
          <w:sz w:val="28"/>
          <w:szCs w:val="28"/>
          <w:lang w:val="en-US"/>
        </w:rPr>
        <w:t>LS</w:t>
      </w:r>
      <w:r>
        <w:rPr>
          <w:sz w:val="28"/>
          <w:szCs w:val="28"/>
        </w:rPr>
        <w:t xml:space="preserve">Р  как «инструмента» для решения интеллектуальных и социальных задач в будущей профессиональной деятельности с учётом межкультурного фактора. </w:t>
      </w:r>
      <w:r w:rsidRPr="00BC2B9B">
        <w:rPr>
          <w:sz w:val="28"/>
          <w:szCs w:val="28"/>
        </w:rPr>
        <w:t xml:space="preserve"> </w:t>
      </w:r>
    </w:p>
    <w:p w:rsidR="00213BD5" w:rsidRDefault="00213BD5" w:rsidP="001B37B7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Цели и задачи </w:t>
      </w:r>
      <w:r w:rsidRPr="00BC2B9B">
        <w:rPr>
          <w:b/>
          <w:bCs/>
          <w:sz w:val="28"/>
          <w:szCs w:val="28"/>
        </w:rPr>
        <w:t>дисциплины</w:t>
      </w:r>
      <w:r>
        <w:rPr>
          <w:sz w:val="28"/>
          <w:szCs w:val="28"/>
        </w:rPr>
        <w:t xml:space="preserve"> </w:t>
      </w:r>
    </w:p>
    <w:p w:rsidR="00213BD5" w:rsidRPr="00BC2B9B" w:rsidRDefault="00213BD5" w:rsidP="001B37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Цель дисциплины: </w:t>
      </w:r>
      <w:r w:rsidRPr="00BC2B9B">
        <w:rPr>
          <w:sz w:val="28"/>
          <w:szCs w:val="28"/>
        </w:rPr>
        <w:t xml:space="preserve">формирование у будущих специалистов коммуникативной компетенции - способности решать лингвистическими средствами реальные коммуникативные задачи в конкретных речевых ситуациях </w:t>
      </w:r>
      <w:r>
        <w:rPr>
          <w:sz w:val="28"/>
          <w:szCs w:val="28"/>
        </w:rPr>
        <w:t xml:space="preserve">общественной, </w:t>
      </w:r>
      <w:r w:rsidRPr="00BC2B9B">
        <w:rPr>
          <w:sz w:val="28"/>
          <w:szCs w:val="28"/>
        </w:rPr>
        <w:t>научной сферы, формирование межкультурно-коммуникативной компетенции студентов неязыковых специальностей в процессе образования на уровня</w:t>
      </w:r>
      <w:r>
        <w:rPr>
          <w:sz w:val="28"/>
          <w:szCs w:val="28"/>
        </w:rPr>
        <w:t>х базовой стандартности  (</w:t>
      </w:r>
      <w:r w:rsidRPr="00BC2B9B">
        <w:rPr>
          <w:sz w:val="28"/>
          <w:szCs w:val="28"/>
          <w:lang w:val="en-US"/>
        </w:rPr>
        <w:t>LS</w:t>
      </w:r>
      <w:r>
        <w:rPr>
          <w:sz w:val="28"/>
          <w:szCs w:val="28"/>
        </w:rPr>
        <w:t>Р</w:t>
      </w:r>
      <w:r w:rsidRPr="00BC2B9B">
        <w:rPr>
          <w:sz w:val="28"/>
          <w:szCs w:val="28"/>
        </w:rPr>
        <w:t>).</w:t>
      </w:r>
    </w:p>
    <w:p w:rsidR="00213BD5" w:rsidRPr="003019D0" w:rsidRDefault="00213BD5" w:rsidP="001B37B7">
      <w:pPr>
        <w:jc w:val="both"/>
        <w:rPr>
          <w:sz w:val="28"/>
          <w:szCs w:val="28"/>
        </w:rPr>
      </w:pPr>
      <w:r w:rsidRPr="003019D0">
        <w:rPr>
          <w:sz w:val="28"/>
          <w:szCs w:val="28"/>
        </w:rPr>
        <w:t>Задачи</w:t>
      </w:r>
      <w:r>
        <w:rPr>
          <w:sz w:val="28"/>
          <w:szCs w:val="28"/>
        </w:rPr>
        <w:t xml:space="preserve"> дисциплины:</w:t>
      </w:r>
    </w:p>
    <w:p w:rsidR="00213BD5" w:rsidRPr="00BC2B9B" w:rsidRDefault="00213BD5" w:rsidP="001B37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2B9B">
        <w:rPr>
          <w:sz w:val="28"/>
          <w:szCs w:val="28"/>
        </w:rPr>
        <w:t xml:space="preserve">сформировать знание о композиционно-смысловой организации научного текста (планы свёрнутого и развёрнутого содержания), уметь определять типы, объем и виды дополнительной научной </w:t>
      </w:r>
      <w:r>
        <w:rPr>
          <w:sz w:val="28"/>
          <w:szCs w:val="28"/>
        </w:rPr>
        <w:t>информации, заложенной в тексте, овладеть методами и приёмами структурно-семантического анализа научного текста;</w:t>
      </w:r>
    </w:p>
    <w:p w:rsidR="00213BD5" w:rsidRDefault="00213BD5" w:rsidP="001B37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BC2B9B">
        <w:rPr>
          <w:sz w:val="28"/>
          <w:szCs w:val="28"/>
        </w:rPr>
        <w:t>осуществлять компр</w:t>
      </w:r>
      <w:r>
        <w:rPr>
          <w:sz w:val="28"/>
          <w:szCs w:val="28"/>
        </w:rPr>
        <w:t xml:space="preserve">ессию текста как основной вид </w:t>
      </w:r>
      <w:r w:rsidRPr="00BC2B9B">
        <w:rPr>
          <w:sz w:val="28"/>
          <w:szCs w:val="28"/>
        </w:rPr>
        <w:t>структурно-смысловой переработки текста</w:t>
      </w:r>
      <w:r w:rsidRPr="00BC2B9B">
        <w:rPr>
          <w:color w:val="000000"/>
          <w:sz w:val="28"/>
          <w:szCs w:val="28"/>
        </w:rPr>
        <w:t>: на основе определённых операций с текстом-источником строить тексты вторичных жанров - конспекты, все виды планов, аннотации, тезисы, рефераты, рецензии, отзывы, резюме-выводы</w:t>
      </w:r>
      <w:r w:rsidRPr="00BC2B9B">
        <w:rPr>
          <w:sz w:val="28"/>
          <w:szCs w:val="28"/>
        </w:rPr>
        <w:t>;</w:t>
      </w:r>
    </w:p>
    <w:p w:rsidR="00213BD5" w:rsidRDefault="00213BD5" w:rsidP="001B37B7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формулировать тему, определять языковые средства организации текста и использовать их при порождении собственных текстов по теме;</w:t>
      </w:r>
    </w:p>
    <w:p w:rsidR="00213BD5" w:rsidRDefault="00213BD5" w:rsidP="001B37B7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навыков и речевых умений на уровне компрессии и научной информации;</w:t>
      </w:r>
    </w:p>
    <w:p w:rsidR="00213BD5" w:rsidRPr="00BC2B9B" w:rsidRDefault="00213BD5" w:rsidP="001B37B7">
      <w:pPr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технологии продуцирования письменной речи в учебно-профессиональной сфере.</w:t>
      </w:r>
    </w:p>
    <w:p w:rsidR="00213BD5" w:rsidRPr="00BC2B9B" w:rsidRDefault="00213BD5" w:rsidP="00D92A45">
      <w:pPr>
        <w:rPr>
          <w:color w:val="000000"/>
          <w:sz w:val="28"/>
          <w:szCs w:val="28"/>
          <w:lang w:val="kk-KZ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 xml:space="preserve">В результате изучения дисциплины студенты должны </w:t>
      </w:r>
    </w:p>
    <w:p w:rsidR="00213BD5" w:rsidRDefault="00213BD5" w:rsidP="008B13A2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з</w:t>
      </w:r>
      <w:r w:rsidRPr="00BC2B9B">
        <w:rPr>
          <w:b/>
          <w:bCs/>
          <w:sz w:val="28"/>
          <w:szCs w:val="28"/>
          <w:lang w:val="kk-KZ"/>
        </w:rPr>
        <w:t>нать</w:t>
      </w:r>
      <w:r>
        <w:rPr>
          <w:b/>
          <w:bCs/>
          <w:sz w:val="28"/>
          <w:szCs w:val="28"/>
          <w:lang w:val="kk-KZ"/>
        </w:rPr>
        <w:t xml:space="preserve">: </w:t>
      </w:r>
    </w:p>
    <w:p w:rsidR="00213BD5" w:rsidRPr="00EA7BD7" w:rsidRDefault="00213BD5" w:rsidP="00EA7BD7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- </w:t>
      </w:r>
      <w:r w:rsidRPr="00BC2B9B">
        <w:rPr>
          <w:sz w:val="28"/>
          <w:szCs w:val="28"/>
        </w:rPr>
        <w:t>понятийно-терминологический аппарат специальности;</w:t>
      </w:r>
    </w:p>
    <w:p w:rsidR="00213BD5" w:rsidRDefault="00213BD5" w:rsidP="00D92A4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</w:t>
      </w:r>
      <w:r w:rsidRPr="00BC2B9B">
        <w:rPr>
          <w:b/>
          <w:bCs/>
          <w:sz w:val="28"/>
          <w:szCs w:val="28"/>
        </w:rPr>
        <w:t>меть</w:t>
      </w:r>
      <w:r>
        <w:rPr>
          <w:b/>
          <w:bCs/>
          <w:sz w:val="28"/>
          <w:szCs w:val="28"/>
        </w:rPr>
        <w:t>:</w:t>
      </w:r>
      <w:r w:rsidRPr="00BC2B9B">
        <w:rPr>
          <w:b/>
          <w:bCs/>
          <w:sz w:val="28"/>
          <w:szCs w:val="28"/>
        </w:rPr>
        <w:t xml:space="preserve"> </w:t>
      </w:r>
    </w:p>
    <w:p w:rsidR="00213BD5" w:rsidRDefault="00213BD5" w:rsidP="00272107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 интерпретировать, вести дискуссии;</w:t>
      </w:r>
    </w:p>
    <w:p w:rsidR="00213BD5" w:rsidRDefault="00213BD5" w:rsidP="00272107">
      <w:pPr>
        <w:jc w:val="both"/>
        <w:rPr>
          <w:sz w:val="28"/>
          <w:szCs w:val="28"/>
        </w:rPr>
      </w:pPr>
      <w:r>
        <w:rPr>
          <w:sz w:val="28"/>
          <w:szCs w:val="28"/>
        </w:rPr>
        <w:t>- аргументировать, давать оценку изученной информации;</w:t>
      </w:r>
    </w:p>
    <w:p w:rsidR="00213BD5" w:rsidRDefault="00213BD5" w:rsidP="00272107">
      <w:pPr>
        <w:jc w:val="both"/>
        <w:rPr>
          <w:sz w:val="28"/>
          <w:szCs w:val="28"/>
        </w:rPr>
      </w:pPr>
      <w:r>
        <w:rPr>
          <w:sz w:val="28"/>
          <w:szCs w:val="28"/>
        </w:rPr>
        <w:t>- извлекать нужную информацию из текстов;</w:t>
      </w:r>
    </w:p>
    <w:p w:rsidR="00213BD5" w:rsidRDefault="00213BD5" w:rsidP="00272107">
      <w:pPr>
        <w:jc w:val="both"/>
        <w:rPr>
          <w:sz w:val="28"/>
          <w:szCs w:val="28"/>
        </w:rPr>
      </w:pPr>
      <w:r>
        <w:rPr>
          <w:sz w:val="28"/>
          <w:szCs w:val="28"/>
        </w:rPr>
        <w:t>- составлять тексты основных учебно-научных, научно-профессиональных жанров;</w:t>
      </w:r>
    </w:p>
    <w:p w:rsidR="00213BD5" w:rsidRDefault="00213BD5" w:rsidP="002721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выступать на профессиональные темы; </w:t>
      </w:r>
    </w:p>
    <w:p w:rsidR="00213BD5" w:rsidRPr="00BC2B9B" w:rsidRDefault="00213BD5" w:rsidP="00272107">
      <w:pPr>
        <w:jc w:val="both"/>
        <w:rPr>
          <w:sz w:val="28"/>
          <w:szCs w:val="28"/>
        </w:rPr>
      </w:pPr>
      <w:r>
        <w:rPr>
          <w:sz w:val="28"/>
          <w:szCs w:val="28"/>
        </w:rPr>
        <w:t>- решать типовые стандартные и профессионально- ориентированные задачи с целью овладения профессионально- коммуникативных умений, максимально связанных с будущей профессионально- практической деятельности обучаемых.</w:t>
      </w:r>
    </w:p>
    <w:p w:rsidR="00213BD5" w:rsidRPr="00A04FAE" w:rsidRDefault="00213BD5" w:rsidP="00A04FA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в</w:t>
      </w:r>
      <w:r w:rsidRPr="00BC2B9B">
        <w:rPr>
          <w:b/>
          <w:bCs/>
          <w:sz w:val="28"/>
          <w:szCs w:val="28"/>
          <w:lang w:val="kk-KZ"/>
        </w:rPr>
        <w:t>ладеть</w:t>
      </w:r>
      <w:r>
        <w:rPr>
          <w:b/>
          <w:bCs/>
          <w:sz w:val="28"/>
          <w:szCs w:val="28"/>
          <w:lang w:val="kk-KZ"/>
        </w:rPr>
        <w:t>:</w:t>
      </w:r>
      <w:r w:rsidRPr="00BC2B9B">
        <w:rPr>
          <w:b/>
          <w:bCs/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 языком специальных целей </w:t>
      </w:r>
      <w:r w:rsidRPr="00BC2B9B">
        <w:rPr>
          <w:sz w:val="28"/>
          <w:szCs w:val="28"/>
        </w:rPr>
        <w:t>(</w:t>
      </w:r>
      <w:r w:rsidRPr="00BC2B9B">
        <w:rPr>
          <w:sz w:val="28"/>
          <w:szCs w:val="28"/>
          <w:lang w:val="en-US"/>
        </w:rPr>
        <w:t>LS</w:t>
      </w:r>
      <w:r>
        <w:rPr>
          <w:sz w:val="28"/>
          <w:szCs w:val="28"/>
        </w:rPr>
        <w:t>Р) и его дальнейшего использования в профессионально- ориентированном общении по профилю конкретной специальности и производственной деятельности.</w:t>
      </w:r>
    </w:p>
    <w:p w:rsidR="00213BD5" w:rsidRDefault="00213BD5" w:rsidP="00263AAC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быть компетентными </w:t>
      </w:r>
    </w:p>
    <w:p w:rsidR="00213BD5" w:rsidRDefault="00213BD5" w:rsidP="00263AAC">
      <w:pPr>
        <w:numPr>
          <w:ilvl w:val="0"/>
          <w:numId w:val="40"/>
        </w:numPr>
        <w:jc w:val="both"/>
        <w:rPr>
          <w:b/>
          <w:bCs/>
          <w:sz w:val="28"/>
          <w:szCs w:val="28"/>
          <w:lang w:val="kk-KZ"/>
        </w:rPr>
      </w:pPr>
      <w:r w:rsidRPr="00263AAC">
        <w:rPr>
          <w:sz w:val="28"/>
          <w:szCs w:val="28"/>
          <w:lang w:val="kk-KZ"/>
        </w:rPr>
        <w:t xml:space="preserve">в умении </w:t>
      </w:r>
      <w:r>
        <w:rPr>
          <w:sz w:val="28"/>
          <w:szCs w:val="28"/>
          <w:lang w:val="kk-KZ"/>
        </w:rPr>
        <w:t xml:space="preserve"> определять типы, объём и виды дополнительной научной информации:</w:t>
      </w:r>
    </w:p>
    <w:p w:rsidR="00213BD5" w:rsidRDefault="00213BD5" w:rsidP="00263AAC">
      <w:pPr>
        <w:numPr>
          <w:ilvl w:val="0"/>
          <w:numId w:val="40"/>
        </w:numPr>
        <w:jc w:val="both"/>
        <w:rPr>
          <w:sz w:val="28"/>
          <w:szCs w:val="28"/>
          <w:lang w:val="kk-KZ"/>
        </w:rPr>
      </w:pPr>
      <w:r w:rsidRPr="00263AAC">
        <w:rPr>
          <w:sz w:val="28"/>
          <w:szCs w:val="28"/>
          <w:lang w:val="kk-KZ"/>
        </w:rPr>
        <w:t xml:space="preserve">в овладении </w:t>
      </w:r>
      <w:r>
        <w:rPr>
          <w:sz w:val="28"/>
          <w:szCs w:val="28"/>
          <w:lang w:val="kk-KZ"/>
        </w:rPr>
        <w:t>методами и приёмами структурно-семантического анализа научного текста;</w:t>
      </w:r>
    </w:p>
    <w:p w:rsidR="00213BD5" w:rsidRDefault="00213BD5" w:rsidP="00263AAC">
      <w:pPr>
        <w:numPr>
          <w:ilvl w:val="0"/>
          <w:numId w:val="40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осуществлении компрессии текста как основного вида структурно-смысловой переработки текста;</w:t>
      </w:r>
    </w:p>
    <w:p w:rsidR="00213BD5" w:rsidRDefault="00213BD5" w:rsidP="00263AAC">
      <w:pPr>
        <w:numPr>
          <w:ilvl w:val="0"/>
          <w:numId w:val="40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построении текстов вторичных жанров: конспектов, всех видов плана, аннотации, тезисов, рефератов, рецензий, отзывов, резюме-выводов;</w:t>
      </w:r>
    </w:p>
    <w:p w:rsidR="00213BD5" w:rsidRPr="00263AAC" w:rsidRDefault="00213BD5" w:rsidP="00263AAC">
      <w:pPr>
        <w:numPr>
          <w:ilvl w:val="0"/>
          <w:numId w:val="40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определении языковых средств организации текста и использовании их при порождении собственных текстов по теме.</w:t>
      </w:r>
    </w:p>
    <w:p w:rsidR="00213BD5" w:rsidRDefault="00213BD5" w:rsidP="00263AAC">
      <w:pPr>
        <w:jc w:val="both"/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Pr="00BC2B9B" w:rsidRDefault="00213BD5" w:rsidP="00D92A45">
      <w:pPr>
        <w:rPr>
          <w:b/>
          <w:bCs/>
          <w:sz w:val="28"/>
          <w:szCs w:val="28"/>
          <w:lang w:val="kk-KZ"/>
        </w:rPr>
      </w:pPr>
      <w:r w:rsidRPr="00BC2B9B">
        <w:rPr>
          <w:b/>
          <w:bCs/>
          <w:sz w:val="28"/>
          <w:szCs w:val="28"/>
          <w:lang w:val="kk-KZ"/>
        </w:rPr>
        <w:t xml:space="preserve">2 </w:t>
      </w:r>
      <w:r w:rsidRPr="00BC2B9B">
        <w:rPr>
          <w:b/>
          <w:bCs/>
          <w:sz w:val="28"/>
          <w:szCs w:val="28"/>
        </w:rPr>
        <w:t xml:space="preserve">Содержание дисциплины </w:t>
      </w:r>
    </w:p>
    <w:p w:rsidR="00213BD5" w:rsidRDefault="00213BD5" w:rsidP="00D92A4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Модуль 1   Текст как ведущая единица словесной коммуникации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1.1. Структурно-смысловое членение научного текста. Тема научного текста.</w:t>
      </w:r>
      <w:r>
        <w:rPr>
          <w:sz w:val="28"/>
          <w:szCs w:val="28"/>
        </w:rPr>
        <w:t xml:space="preserve"> 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представление о структурно- смысловом членении текста. 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темы текста. Тема как предмет или явление, которая рассматривается в тексте. Обозначение темы в тексте существительным, встречающимся в различных падежах.  Замена темы в тексте местоимением или синонимичным выражением. Научно-учебные заголовки как способ выражения темы в тексте.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1.2 Коммуникативная задача научного текста</w:t>
      </w:r>
    </w:p>
    <w:p w:rsidR="00213BD5" w:rsidRDefault="00213BD5" w:rsidP="00B3317C">
      <w:pPr>
        <w:jc w:val="both"/>
        <w:rPr>
          <w:sz w:val="28"/>
          <w:szCs w:val="28"/>
        </w:rPr>
      </w:pPr>
      <w:r w:rsidRPr="00B3317C">
        <w:rPr>
          <w:sz w:val="28"/>
          <w:szCs w:val="28"/>
        </w:rPr>
        <w:t>Коммуникативная задача (КЗ)</w:t>
      </w:r>
      <w:r>
        <w:rPr>
          <w:sz w:val="28"/>
          <w:szCs w:val="28"/>
        </w:rPr>
        <w:t xml:space="preserve"> текста как задача общения, которую ставит автор и для раскрытия которой создаётся текст. Позиция предложения, содержащегося КЗ. 1. Определение предмета (дефиниция)- что есть что; что – это что; что называется чем; что называют чем. 2. Квалификация предмета - что считают чем (каким); что считается чем (каким); что представляет собой что; что заключается в чём; что состоит в чём. 3. Принадлежность предмета к классу – что относится к чему; что принадлежит к чему; что входит в группу (класс, тип) чего. 4. Классификация предметов – что делится на что; что разделяют на что; что подразделяется на что. 5. Качественный и количественный состав, строение предмета – что входит в состав чего; что образует что; что состоит из чего; что содержит что; что включает в себя что; сколько чего содержится в чём. 6. Происхождение и функция предмета – что образуется из чего; что происходит из чего (от кого); что развивается из чего; что служит для чего; что предназначено для чего.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 Микротема научного текста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>Микротема как часть общей темы: одно или несколько предложений, объединённых по смыслу и раскрывающих с разных сторон КЗ текста.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1.4 Данная и новая информация научного текста.</w:t>
      </w:r>
    </w:p>
    <w:p w:rsidR="00213BD5" w:rsidRDefault="00213BD5" w:rsidP="00B3317C">
      <w:pPr>
        <w:jc w:val="both"/>
        <w:rPr>
          <w:sz w:val="28"/>
          <w:szCs w:val="28"/>
        </w:rPr>
      </w:pPr>
      <w:r w:rsidRPr="0067081B">
        <w:rPr>
          <w:sz w:val="28"/>
          <w:szCs w:val="28"/>
        </w:rPr>
        <w:t>Данная и новая информация как элементы</w:t>
      </w:r>
      <w:r>
        <w:rPr>
          <w:sz w:val="28"/>
          <w:szCs w:val="28"/>
        </w:rPr>
        <w:t xml:space="preserve"> развития мысли и связности текста. Новая информация как главная коммуникативная цель высказывания. Понятие актуал</w:t>
      </w:r>
      <w:r>
        <w:rPr>
          <w:sz w:val="28"/>
          <w:szCs w:val="28"/>
          <w:lang w:val="kk-KZ"/>
        </w:rPr>
        <w:t>ь</w:t>
      </w:r>
      <w:r>
        <w:rPr>
          <w:sz w:val="28"/>
          <w:szCs w:val="28"/>
        </w:rPr>
        <w:t xml:space="preserve">ного членения предложения. Тема – предмет сообщения. Рема (предикат) – основное содержание сообщения или коммуникативный центр предложения. 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1.5 Роль предложения в тексте. Текстообразующие функции предложения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Механизмы действия этих функций. Прогрессия текста как увеличение его объёма и количества информации. Предложения, выполняющие функции прогрессии текста. Прогрессия текста с одно- и разнонаправленным данным. Предложение, выполняющее функцию обобщения текста. 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1.6 Способы развития информации в тексте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>Параллельный способ развития информации. Цепной способ развития информации.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1.7 Основная и дополнительная информация в тексте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>Иллюстрирующая, конкретизирующая, дублирующая, резюмирующая информация.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1.8 Компрессия научного текста. Вторичные научные тексты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>Виды компрессии текста –первоисточника. Основные правила компрессии текста. Ключевые слова текста.</w:t>
      </w:r>
    </w:p>
    <w:p w:rsidR="00213BD5" w:rsidRPr="00AD043B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Модуль 2  Композиционно- смысловая организация научного текста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2.1 План и его составление в научной сфере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планов как средство самоконтроля и самооценки субъекта речи: вопросный и назывной, тезисный планы. Тезирование научного текста. Виды тезисов в сфере науки: первичные и вторичные тезисы. 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2.2 Аннотация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>Виды аннотаций с учётом особенностей потребителей. Структура аннотации. Справочно-библиографическое описание. Структура библиографического описания. Стандартные конструкции, используемые при написании аннотации.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2.3 Аннотирование научного текста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>Написание аннотации к научным текстам по специальности.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2.4 Реферат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репродуктивных и продуктивных рефератов. Структура и языковые особенности. Цитирование в научной сфере. Основные правила оформления цитат. 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2.5 Реферирование научного текста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>Написание реферата к тексту по специальности (научной статье, монографии).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2.6 Отзыв и рецензия</w:t>
      </w:r>
    </w:p>
    <w:p w:rsidR="00213BD5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>Отличие отзыва от рецензии. Структура научной рецензии. Отзыв о научной работе. Структура научного отзыва. Резюме – выводы – как текст вторичной информации. Выбор языковых средств для построения резюме –выводов.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2.7 Рецензирование научного  текста</w:t>
      </w:r>
    </w:p>
    <w:p w:rsidR="00213BD5" w:rsidRPr="00575276" w:rsidRDefault="00213BD5" w:rsidP="00B3317C">
      <w:pPr>
        <w:jc w:val="both"/>
        <w:rPr>
          <w:sz w:val="28"/>
          <w:szCs w:val="28"/>
        </w:rPr>
      </w:pPr>
      <w:r>
        <w:rPr>
          <w:sz w:val="28"/>
          <w:szCs w:val="28"/>
        </w:rPr>
        <w:t>Написание рецензии на фильм или книгу.</w:t>
      </w:r>
    </w:p>
    <w:p w:rsidR="00213BD5" w:rsidRDefault="00213BD5" w:rsidP="00B3317C">
      <w:pPr>
        <w:jc w:val="both"/>
        <w:rPr>
          <w:b/>
          <w:bCs/>
          <w:sz w:val="28"/>
          <w:szCs w:val="28"/>
        </w:rPr>
      </w:pPr>
    </w:p>
    <w:p w:rsidR="00213BD5" w:rsidRDefault="00213BD5" w:rsidP="00B3317C">
      <w:pPr>
        <w:jc w:val="both"/>
        <w:rPr>
          <w:b/>
          <w:bCs/>
          <w:sz w:val="28"/>
          <w:szCs w:val="28"/>
        </w:rPr>
      </w:pPr>
    </w:p>
    <w:p w:rsidR="00213BD5" w:rsidRDefault="00213BD5" w:rsidP="00B3317C">
      <w:pPr>
        <w:jc w:val="both"/>
        <w:rPr>
          <w:b/>
          <w:bCs/>
          <w:sz w:val="28"/>
          <w:szCs w:val="28"/>
        </w:rPr>
      </w:pPr>
    </w:p>
    <w:p w:rsidR="00213BD5" w:rsidRDefault="00213BD5" w:rsidP="00B3317C">
      <w:pPr>
        <w:jc w:val="both"/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Pr="00BC2B9B" w:rsidRDefault="00213BD5" w:rsidP="00D92A45">
      <w:pPr>
        <w:rPr>
          <w:b/>
          <w:bCs/>
          <w:sz w:val="28"/>
          <w:szCs w:val="28"/>
        </w:rPr>
      </w:pPr>
      <w:r w:rsidRPr="00BC2B9B">
        <w:rPr>
          <w:b/>
          <w:bCs/>
          <w:sz w:val="28"/>
          <w:szCs w:val="28"/>
        </w:rPr>
        <w:t xml:space="preserve">3 Список рекомендуемой литературы </w:t>
      </w:r>
    </w:p>
    <w:p w:rsidR="00213BD5" w:rsidRPr="00BC2B9B" w:rsidRDefault="00213BD5" w:rsidP="00D92A45">
      <w:pPr>
        <w:rPr>
          <w:b/>
          <w:bCs/>
          <w:sz w:val="28"/>
          <w:szCs w:val="28"/>
        </w:rPr>
      </w:pPr>
      <w:r w:rsidRPr="00BC2B9B">
        <w:rPr>
          <w:b/>
          <w:bCs/>
          <w:sz w:val="28"/>
          <w:szCs w:val="28"/>
        </w:rPr>
        <w:t>Основная:</w:t>
      </w:r>
    </w:p>
    <w:p w:rsidR="00213BD5" w:rsidRDefault="00213BD5" w:rsidP="00AD69A4">
      <w:pPr>
        <w:numPr>
          <w:ilvl w:val="0"/>
          <w:numId w:val="4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Русский язык. У</w:t>
      </w:r>
      <w:r w:rsidRPr="00BC2B9B">
        <w:rPr>
          <w:sz w:val="28"/>
          <w:szCs w:val="28"/>
        </w:rPr>
        <w:t>чебное пособие для студентов казахских отделений университ</w:t>
      </w:r>
      <w:r>
        <w:rPr>
          <w:sz w:val="28"/>
          <w:szCs w:val="28"/>
        </w:rPr>
        <w:t>етов (бакалавриат) - Под ред. Ахмедьярова К.К., Жаркынбековой Ш.К., Мухамадиева Х.С. -</w:t>
      </w:r>
      <w:r>
        <w:rPr>
          <w:sz w:val="28"/>
          <w:szCs w:val="28"/>
        </w:rPr>
        <w:tab/>
        <w:t xml:space="preserve">Алматы: </w:t>
      </w:r>
      <w:r>
        <w:rPr>
          <w:sz w:val="28"/>
          <w:szCs w:val="28"/>
          <w:lang w:val="kk-KZ"/>
        </w:rPr>
        <w:t>Қазақ университеті</w:t>
      </w:r>
      <w:r>
        <w:rPr>
          <w:sz w:val="28"/>
          <w:szCs w:val="28"/>
        </w:rPr>
        <w:t>, 2012</w:t>
      </w:r>
      <w:r w:rsidRPr="00BC2B9B">
        <w:rPr>
          <w:sz w:val="28"/>
          <w:szCs w:val="28"/>
        </w:rPr>
        <w:t>.</w:t>
      </w:r>
    </w:p>
    <w:p w:rsidR="00213BD5" w:rsidRDefault="00213BD5" w:rsidP="00AD69A4">
      <w:pPr>
        <w:numPr>
          <w:ilvl w:val="0"/>
          <w:numId w:val="44"/>
        </w:numPr>
        <w:jc w:val="both"/>
        <w:rPr>
          <w:sz w:val="28"/>
          <w:szCs w:val="28"/>
        </w:rPr>
      </w:pPr>
      <w:r w:rsidRPr="00863C20">
        <w:rPr>
          <w:sz w:val="28"/>
          <w:szCs w:val="28"/>
        </w:rPr>
        <w:t>Абаева Ж.С. Русский язык: Учебное пособие для студентов казахских отделений факультета международных отношений. - Алматы: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Қазақ университеті</w:t>
      </w:r>
      <w:r>
        <w:rPr>
          <w:sz w:val="28"/>
          <w:szCs w:val="28"/>
        </w:rPr>
        <w:t>, 2014</w:t>
      </w:r>
      <w:r w:rsidRPr="00863C20">
        <w:rPr>
          <w:sz w:val="28"/>
          <w:szCs w:val="28"/>
        </w:rPr>
        <w:t xml:space="preserve"> </w:t>
      </w:r>
    </w:p>
    <w:p w:rsidR="00213BD5" w:rsidRDefault="00213BD5" w:rsidP="00AD69A4">
      <w:pPr>
        <w:numPr>
          <w:ilvl w:val="0"/>
          <w:numId w:val="44"/>
        </w:numPr>
        <w:jc w:val="both"/>
        <w:rPr>
          <w:sz w:val="28"/>
          <w:szCs w:val="28"/>
        </w:rPr>
      </w:pPr>
      <w:r w:rsidRPr="00C27004">
        <w:rPr>
          <w:sz w:val="28"/>
          <w:szCs w:val="28"/>
        </w:rPr>
        <w:t xml:space="preserve">Алтынбекова О.Б. Учебное пособие по русскому языку: Лауреаты Нобелевской премии по физике. – Алматы: </w:t>
      </w:r>
      <w:r w:rsidRPr="00C27004">
        <w:rPr>
          <w:sz w:val="28"/>
          <w:szCs w:val="28"/>
          <w:lang w:val="kk-KZ"/>
        </w:rPr>
        <w:t>Қазақ университеті</w:t>
      </w:r>
      <w:r w:rsidRPr="00C27004">
        <w:rPr>
          <w:sz w:val="28"/>
          <w:szCs w:val="28"/>
        </w:rPr>
        <w:t>, 2010</w:t>
      </w:r>
    </w:p>
    <w:p w:rsidR="00213BD5" w:rsidRDefault="00213BD5" w:rsidP="00AD69A4">
      <w:pPr>
        <w:numPr>
          <w:ilvl w:val="0"/>
          <w:numId w:val="4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Бузело А.С. Русский язык: Учебное пособие для студентов-математиков каз.отд. - </w:t>
      </w:r>
      <w:r w:rsidRPr="00C27004">
        <w:rPr>
          <w:sz w:val="28"/>
          <w:szCs w:val="28"/>
        </w:rPr>
        <w:t xml:space="preserve">Алматы: </w:t>
      </w:r>
      <w:r w:rsidRPr="00C27004">
        <w:rPr>
          <w:sz w:val="28"/>
          <w:szCs w:val="28"/>
          <w:lang w:val="kk-KZ"/>
        </w:rPr>
        <w:t>Қазақ университеті</w:t>
      </w:r>
      <w:r w:rsidRPr="00C27004">
        <w:rPr>
          <w:sz w:val="28"/>
          <w:szCs w:val="28"/>
        </w:rPr>
        <w:t>,</w:t>
      </w:r>
      <w:r>
        <w:rPr>
          <w:sz w:val="28"/>
          <w:szCs w:val="28"/>
        </w:rPr>
        <w:t xml:space="preserve"> 2011</w:t>
      </w:r>
    </w:p>
    <w:p w:rsidR="00213BD5" w:rsidRDefault="00213BD5" w:rsidP="00AD69A4">
      <w:pPr>
        <w:numPr>
          <w:ilvl w:val="0"/>
          <w:numId w:val="4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Жаналина Л.К., Килевая Л.Т., Касымова Р.Т., Маймакова А.Д., Абаева М.К. Язык современной науки: языковые портреты. Учимся искусству научной речи: учебное пособие. – Алматы, 2010</w:t>
      </w:r>
    </w:p>
    <w:p w:rsidR="00213BD5" w:rsidRDefault="00213BD5" w:rsidP="008647D9">
      <w:pPr>
        <w:numPr>
          <w:ilvl w:val="0"/>
          <w:numId w:val="4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Мухамадиев Х.С. Пособие по научному стилю речи. Русский язык. - </w:t>
      </w:r>
      <w:r w:rsidRPr="00C27004">
        <w:rPr>
          <w:sz w:val="28"/>
          <w:szCs w:val="28"/>
        </w:rPr>
        <w:t xml:space="preserve">Алматы: </w:t>
      </w:r>
      <w:r w:rsidRPr="00C27004">
        <w:rPr>
          <w:sz w:val="28"/>
          <w:szCs w:val="28"/>
          <w:lang w:val="kk-KZ"/>
        </w:rPr>
        <w:t>Қазақ университеті</w:t>
      </w:r>
      <w:r w:rsidRPr="00C27004">
        <w:rPr>
          <w:sz w:val="28"/>
          <w:szCs w:val="28"/>
        </w:rPr>
        <w:t>,</w:t>
      </w:r>
      <w:r>
        <w:rPr>
          <w:sz w:val="28"/>
          <w:szCs w:val="28"/>
        </w:rPr>
        <w:t xml:space="preserve"> 2011</w:t>
      </w:r>
    </w:p>
    <w:p w:rsidR="00213BD5" w:rsidRPr="00863C20" w:rsidRDefault="00213BD5" w:rsidP="00863C20">
      <w:pPr>
        <w:pStyle w:val="6"/>
        <w:shd w:val="clear" w:color="auto" w:fill="auto"/>
        <w:tabs>
          <w:tab w:val="left" w:pos="395"/>
        </w:tabs>
        <w:spacing w:line="221" w:lineRule="exact"/>
        <w:ind w:left="40" w:right="40" w:firstLine="0"/>
        <w:rPr>
          <w:sz w:val="28"/>
          <w:szCs w:val="28"/>
        </w:rPr>
      </w:pPr>
    </w:p>
    <w:p w:rsidR="00213BD5" w:rsidRDefault="00213BD5" w:rsidP="00863C20">
      <w:pPr>
        <w:pStyle w:val="21"/>
        <w:shd w:val="clear" w:color="auto" w:fill="auto"/>
        <w:spacing w:before="0" w:after="0" w:line="221" w:lineRule="exact"/>
        <w:ind w:left="4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Дополнительная:</w:t>
      </w:r>
    </w:p>
    <w:p w:rsidR="00213BD5" w:rsidRDefault="00213BD5" w:rsidP="00691C9F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Бекишева Р.И., Мусатаева М.М. Пособие по научному стилю русской речи (юридический цикл) – Алматы, 2001</w:t>
      </w:r>
    </w:p>
    <w:p w:rsidR="00213BD5" w:rsidRDefault="00213BD5" w:rsidP="00691C9F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Колесникова Н.И. От конспекта к диссертации: Учебное пособие по развитию навыков письменной речи. – М.: Наука, 2003</w:t>
      </w:r>
    </w:p>
    <w:p w:rsidR="00213BD5" w:rsidRDefault="00213BD5" w:rsidP="00691C9F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Кормилицына М.А., Сиротинина О.Б. Язык СМИ: учебное пособие 2-е.- М.: ФЛИНТА: Наука, 2015. – 92с.</w:t>
      </w:r>
    </w:p>
    <w:p w:rsidR="00213BD5" w:rsidRDefault="00213BD5" w:rsidP="00691C9F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Пособие по научному стилю речи. Для вузов технического профиля / Под ред. И.Г.Проскуряковой. – Москва: 2004.- 230с.</w:t>
      </w:r>
    </w:p>
    <w:p w:rsidR="00213BD5" w:rsidRDefault="00213BD5" w:rsidP="00691C9F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Практическое пособие по русскому языку для студентов технических вузов / Оспанова Б.Р., Касенова Н.А., Азимбаева Ж.А., Акынжанова А.А., Тимохина Т.В. – М.: ФЛИНТА: Наука, 2015.- 208с.</w:t>
      </w:r>
    </w:p>
    <w:p w:rsidR="00213BD5" w:rsidRDefault="00213BD5" w:rsidP="00691C9F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Салагаев В.Г. Студенческие научные работы. Академическая риторика. – Алматы: Раритет, 2004</w:t>
      </w:r>
    </w:p>
    <w:p w:rsidR="00213BD5" w:rsidRDefault="00213BD5" w:rsidP="00691C9F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Федосюк М.Ю., Ладыженская Т.А., Михайлова О.А., Николина Н.А. Русский язык для студентов-нефилологов: учебное пособие – М.: 2000</w:t>
      </w:r>
    </w:p>
    <w:p w:rsidR="00213BD5" w:rsidRDefault="00213BD5" w:rsidP="00863C20">
      <w:pPr>
        <w:pStyle w:val="21"/>
        <w:shd w:val="clear" w:color="auto" w:fill="auto"/>
        <w:spacing w:before="0" w:after="0" w:line="221" w:lineRule="exact"/>
        <w:ind w:left="420"/>
        <w:jc w:val="left"/>
        <w:rPr>
          <w:b w:val="0"/>
          <w:bCs w:val="0"/>
          <w:sz w:val="28"/>
          <w:szCs w:val="28"/>
        </w:rPr>
      </w:pPr>
    </w:p>
    <w:p w:rsidR="00213BD5" w:rsidRDefault="00213BD5" w:rsidP="00657A05">
      <w:pPr>
        <w:ind w:firstLine="75"/>
        <w:rPr>
          <w:b/>
          <w:bCs/>
          <w:sz w:val="28"/>
          <w:szCs w:val="28"/>
        </w:rPr>
      </w:pPr>
    </w:p>
    <w:p w:rsidR="00213BD5" w:rsidRDefault="00213BD5" w:rsidP="00657A05">
      <w:pPr>
        <w:ind w:firstLine="75"/>
        <w:rPr>
          <w:b/>
          <w:bCs/>
          <w:sz w:val="28"/>
          <w:szCs w:val="28"/>
        </w:rPr>
      </w:pPr>
    </w:p>
    <w:p w:rsidR="00213BD5" w:rsidRDefault="00213BD5" w:rsidP="00657A05">
      <w:pPr>
        <w:ind w:firstLine="75"/>
        <w:rPr>
          <w:b/>
          <w:bCs/>
          <w:sz w:val="28"/>
          <w:szCs w:val="28"/>
        </w:rPr>
      </w:pPr>
    </w:p>
    <w:p w:rsidR="00213BD5" w:rsidRDefault="00213BD5" w:rsidP="00657A05">
      <w:pPr>
        <w:ind w:firstLine="75"/>
        <w:rPr>
          <w:b/>
          <w:bCs/>
          <w:sz w:val="28"/>
          <w:szCs w:val="28"/>
        </w:rPr>
      </w:pPr>
    </w:p>
    <w:p w:rsidR="00213BD5" w:rsidRDefault="00213BD5" w:rsidP="00657A05">
      <w:pPr>
        <w:ind w:firstLine="75"/>
        <w:rPr>
          <w:b/>
          <w:bCs/>
          <w:sz w:val="28"/>
          <w:szCs w:val="28"/>
        </w:rPr>
      </w:pPr>
    </w:p>
    <w:p w:rsidR="00213BD5" w:rsidRPr="006833AF" w:rsidRDefault="00213BD5" w:rsidP="00657A05">
      <w:pPr>
        <w:ind w:firstLine="75"/>
        <w:rPr>
          <w:b/>
          <w:bCs/>
          <w:sz w:val="28"/>
          <w:szCs w:val="28"/>
        </w:rPr>
      </w:pPr>
    </w:p>
    <w:p w:rsidR="00213BD5" w:rsidRDefault="00213BD5" w:rsidP="00D92A45">
      <w:pPr>
        <w:rPr>
          <w:sz w:val="28"/>
          <w:szCs w:val="28"/>
        </w:rPr>
      </w:pPr>
    </w:p>
    <w:p w:rsidR="00213BD5" w:rsidRDefault="00213BD5" w:rsidP="00D92A45">
      <w:pPr>
        <w:rPr>
          <w:sz w:val="28"/>
          <w:szCs w:val="28"/>
        </w:rPr>
      </w:pPr>
    </w:p>
    <w:p w:rsidR="00213BD5" w:rsidRDefault="00213BD5" w:rsidP="00D92A45">
      <w:pPr>
        <w:rPr>
          <w:sz w:val="28"/>
          <w:szCs w:val="28"/>
        </w:rPr>
      </w:pPr>
    </w:p>
    <w:p w:rsidR="00213BD5" w:rsidRDefault="00213BD5" w:rsidP="00D92A45">
      <w:pPr>
        <w:rPr>
          <w:sz w:val="28"/>
          <w:szCs w:val="28"/>
        </w:rPr>
      </w:pPr>
    </w:p>
    <w:p w:rsidR="00213BD5" w:rsidRDefault="00213BD5" w:rsidP="00D92A45">
      <w:pPr>
        <w:rPr>
          <w:sz w:val="28"/>
          <w:szCs w:val="28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  <w:sectPr w:rsidR="00213BD5" w:rsidSect="00CB690A">
          <w:pgSz w:w="11906" w:h="16838" w:code="9"/>
          <w:pgMar w:top="414" w:right="851" w:bottom="567" w:left="1134" w:header="737" w:footer="737" w:gutter="0"/>
          <w:cols w:space="60"/>
          <w:noEndnote/>
          <w:titlePg/>
          <w:docGrid w:linePitch="326"/>
        </w:sectPr>
      </w:pPr>
    </w:p>
    <w:p w:rsidR="00213BD5" w:rsidRDefault="00213BD5" w:rsidP="00D92A45">
      <w:pPr>
        <w:rPr>
          <w:b/>
          <w:bCs/>
          <w:sz w:val="28"/>
          <w:szCs w:val="28"/>
          <w:lang w:val="kk-KZ"/>
        </w:rPr>
      </w:pPr>
    </w:p>
    <w:p w:rsidR="00213BD5" w:rsidRPr="00022056" w:rsidRDefault="00213BD5" w:rsidP="0002205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к рабочей учебной программе </w:t>
      </w:r>
      <w:r w:rsidRPr="00FA1C7C">
        <w:rPr>
          <w:b/>
          <w:sz w:val="20"/>
          <w:szCs w:val="20"/>
        </w:rPr>
        <w:t>(</w:t>
      </w:r>
      <w:r w:rsidRPr="00FA1C7C">
        <w:rPr>
          <w:b/>
          <w:sz w:val="20"/>
          <w:szCs w:val="20"/>
          <w:lang w:val="en-US"/>
        </w:rPr>
        <w:t>Syllabus</w:t>
      </w:r>
      <w:r w:rsidRPr="00FA1C7C">
        <w:rPr>
          <w:b/>
          <w:sz w:val="20"/>
          <w:szCs w:val="20"/>
        </w:rPr>
        <w:t>)</w:t>
      </w:r>
    </w:p>
    <w:p w:rsidR="00213BD5" w:rsidRPr="00022056" w:rsidRDefault="00213BD5" w:rsidP="0017032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Программа дисциплины</w:t>
      </w:r>
      <w:r w:rsidRPr="00FA1C7C">
        <w:rPr>
          <w:b/>
          <w:sz w:val="20"/>
          <w:szCs w:val="20"/>
        </w:rPr>
        <w:t xml:space="preserve"> для </w:t>
      </w:r>
      <w:r>
        <w:rPr>
          <w:b/>
          <w:sz w:val="20"/>
          <w:szCs w:val="20"/>
        </w:rPr>
        <w:t>обучающих</w:t>
      </w:r>
      <w:r w:rsidRPr="00FA1C7C">
        <w:rPr>
          <w:b/>
          <w:sz w:val="20"/>
          <w:szCs w:val="20"/>
        </w:rPr>
        <w:t>ся</w:t>
      </w:r>
      <w:r>
        <w:rPr>
          <w:b/>
          <w:sz w:val="20"/>
          <w:szCs w:val="20"/>
        </w:rPr>
        <w:t xml:space="preserve"> </w:t>
      </w:r>
    </w:p>
    <w:p w:rsidR="00213BD5" w:rsidRPr="00FA1C7C" w:rsidRDefault="00213BD5" w:rsidP="00170327">
      <w:pPr>
        <w:jc w:val="center"/>
        <w:rPr>
          <w:b/>
          <w:sz w:val="20"/>
          <w:szCs w:val="20"/>
        </w:rPr>
      </w:pPr>
      <w:r w:rsidRPr="00FA1C7C">
        <w:rPr>
          <w:b/>
          <w:sz w:val="20"/>
          <w:szCs w:val="20"/>
        </w:rPr>
        <w:t xml:space="preserve"> на 20</w:t>
      </w:r>
      <w:r>
        <w:rPr>
          <w:b/>
          <w:sz w:val="20"/>
          <w:szCs w:val="20"/>
          <w:lang w:val="kk-KZ"/>
        </w:rPr>
        <w:t>17</w:t>
      </w:r>
      <w:r>
        <w:rPr>
          <w:b/>
          <w:sz w:val="20"/>
          <w:szCs w:val="20"/>
        </w:rPr>
        <w:t>-</w:t>
      </w:r>
      <w:r w:rsidRPr="00FA1C7C">
        <w:rPr>
          <w:b/>
          <w:sz w:val="20"/>
          <w:szCs w:val="20"/>
        </w:rPr>
        <w:t>20</w:t>
      </w:r>
      <w:r>
        <w:rPr>
          <w:b/>
          <w:sz w:val="20"/>
          <w:szCs w:val="20"/>
          <w:lang w:val="kk-KZ"/>
        </w:rPr>
        <w:t xml:space="preserve">18 </w:t>
      </w:r>
      <w:r>
        <w:rPr>
          <w:b/>
          <w:sz w:val="20"/>
          <w:szCs w:val="20"/>
        </w:rPr>
        <w:t xml:space="preserve">учебный год  </w:t>
      </w:r>
    </w:p>
    <w:p w:rsidR="00213BD5" w:rsidRPr="00022056" w:rsidRDefault="00213BD5" w:rsidP="00B667C7">
      <w:pPr>
        <w:jc w:val="center"/>
        <w:rPr>
          <w:b/>
          <w:sz w:val="20"/>
          <w:szCs w:val="20"/>
        </w:rPr>
      </w:pPr>
      <w:r w:rsidRPr="00FA1C7C">
        <w:rPr>
          <w:b/>
          <w:sz w:val="20"/>
          <w:szCs w:val="20"/>
        </w:rPr>
        <w:t xml:space="preserve"> </w:t>
      </w:r>
      <w:r w:rsidRPr="00FA1C7C">
        <w:rPr>
          <w:b/>
          <w:sz w:val="20"/>
          <w:szCs w:val="20"/>
          <w:lang w:val="en-US"/>
        </w:rPr>
        <w:t>RYa</w:t>
      </w:r>
      <w:r w:rsidRPr="00FA1C7C">
        <w:rPr>
          <w:b/>
          <w:sz w:val="20"/>
          <w:szCs w:val="20"/>
        </w:rPr>
        <w:t xml:space="preserve"> 1104 Русский язык</w:t>
      </w:r>
      <w:r>
        <w:rPr>
          <w:b/>
          <w:sz w:val="20"/>
          <w:szCs w:val="20"/>
        </w:rPr>
        <w:t>(уров</w:t>
      </w:r>
      <w:r>
        <w:rPr>
          <w:b/>
          <w:sz w:val="20"/>
          <w:szCs w:val="20"/>
          <w:lang w:val="kk-KZ"/>
        </w:rPr>
        <w:t xml:space="preserve">ень </w:t>
      </w:r>
      <w:r>
        <w:rPr>
          <w:b/>
          <w:sz w:val="20"/>
          <w:szCs w:val="20"/>
          <w:lang w:val="en-US"/>
        </w:rPr>
        <w:t>LSP</w:t>
      </w:r>
      <w:r w:rsidRPr="00022056">
        <w:rPr>
          <w:b/>
          <w:sz w:val="20"/>
          <w:szCs w:val="20"/>
        </w:rPr>
        <w:t>)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104"/>
        <w:gridCol w:w="26"/>
        <w:gridCol w:w="771"/>
        <w:gridCol w:w="12"/>
        <w:gridCol w:w="349"/>
        <w:gridCol w:w="40"/>
        <w:gridCol w:w="319"/>
        <w:gridCol w:w="17"/>
        <w:gridCol w:w="192"/>
        <w:gridCol w:w="471"/>
        <w:gridCol w:w="82"/>
        <w:gridCol w:w="318"/>
        <w:gridCol w:w="803"/>
        <w:gridCol w:w="40"/>
        <w:gridCol w:w="417"/>
        <w:gridCol w:w="186"/>
        <w:gridCol w:w="666"/>
        <w:gridCol w:w="48"/>
        <w:gridCol w:w="546"/>
        <w:gridCol w:w="40"/>
        <w:gridCol w:w="302"/>
        <w:gridCol w:w="388"/>
        <w:gridCol w:w="973"/>
        <w:gridCol w:w="91"/>
        <w:gridCol w:w="1710"/>
        <w:gridCol w:w="39"/>
      </w:tblGrid>
      <w:tr w:rsidR="00213BD5" w:rsidRPr="00FA1C7C" w:rsidTr="002C7BC5">
        <w:trPr>
          <w:gridAfter w:val="1"/>
          <w:wAfter w:w="39" w:type="dxa"/>
        </w:trPr>
        <w:tc>
          <w:tcPr>
            <w:tcW w:w="9630" w:type="dxa"/>
            <w:gridSpan w:val="26"/>
          </w:tcPr>
          <w:p w:rsidR="00213BD5" w:rsidRPr="00FA1C7C" w:rsidRDefault="00213BD5" w:rsidP="00D41A4B">
            <w:pPr>
              <w:jc w:val="center"/>
              <w:rPr>
                <w:b/>
                <w:sz w:val="20"/>
                <w:szCs w:val="20"/>
              </w:rPr>
            </w:pPr>
            <w:r w:rsidRPr="00FA1C7C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2357" w:type="dxa"/>
            <w:gridSpan w:val="9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Факультет</w:t>
            </w:r>
          </w:p>
        </w:tc>
        <w:tc>
          <w:tcPr>
            <w:tcW w:w="7273" w:type="dxa"/>
            <w:gridSpan w:val="17"/>
          </w:tcPr>
          <w:p w:rsidR="00213BD5" w:rsidRPr="00DE64F4" w:rsidRDefault="00213BD5" w:rsidP="00AA1ADB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АБФ,</w:t>
            </w:r>
            <w:r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  <w:lang w:val="kk-KZ"/>
              </w:rPr>
              <w:t>ЭиФ,ИТФ,ГСФ,ФИТ,ФВиТПЖ,ФИиП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2357" w:type="dxa"/>
            <w:gridSpan w:val="9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7273" w:type="dxa"/>
            <w:gridSpan w:val="17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Все специальности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719" w:type="dxa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Курс</w:t>
            </w:r>
          </w:p>
        </w:tc>
        <w:tc>
          <w:tcPr>
            <w:tcW w:w="1262" w:type="dxa"/>
            <w:gridSpan w:val="5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1</w:t>
            </w:r>
          </w:p>
        </w:tc>
        <w:tc>
          <w:tcPr>
            <w:tcW w:w="1121" w:type="dxa"/>
            <w:gridSpan w:val="6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Семестр</w:t>
            </w:r>
          </w:p>
        </w:tc>
        <w:tc>
          <w:tcPr>
            <w:tcW w:w="1121" w:type="dxa"/>
            <w:gridSpan w:val="2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2</w:t>
            </w:r>
          </w:p>
        </w:tc>
        <w:tc>
          <w:tcPr>
            <w:tcW w:w="1309" w:type="dxa"/>
            <w:gridSpan w:val="4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Форма</w:t>
            </w:r>
            <w:r>
              <w:rPr>
                <w:sz w:val="20"/>
                <w:szCs w:val="20"/>
              </w:rPr>
              <w:t xml:space="preserve"> обуч.</w:t>
            </w:r>
          </w:p>
        </w:tc>
        <w:tc>
          <w:tcPr>
            <w:tcW w:w="594" w:type="dxa"/>
            <w:gridSpan w:val="2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очная</w:t>
            </w:r>
          </w:p>
        </w:tc>
        <w:tc>
          <w:tcPr>
            <w:tcW w:w="1703" w:type="dxa"/>
            <w:gridSpan w:val="4"/>
          </w:tcPr>
          <w:p w:rsidR="00213BD5" w:rsidRPr="00FA1C7C" w:rsidRDefault="00213BD5" w:rsidP="00D41A4B">
            <w:pPr>
              <w:ind w:left="-533" w:firstLine="533"/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Программа</w:t>
            </w:r>
            <w:r>
              <w:rPr>
                <w:sz w:val="20"/>
                <w:szCs w:val="20"/>
              </w:rPr>
              <w:t xml:space="preserve"> обуч.</w:t>
            </w:r>
          </w:p>
        </w:tc>
        <w:tc>
          <w:tcPr>
            <w:tcW w:w="1801" w:type="dxa"/>
            <w:gridSpan w:val="2"/>
          </w:tcPr>
          <w:p w:rsidR="00213BD5" w:rsidRPr="00FA1C7C" w:rsidRDefault="00213BD5" w:rsidP="00D41A4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основн.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2021" w:type="dxa"/>
            <w:gridSpan w:val="7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 xml:space="preserve">Цикл дисциплины </w:t>
            </w:r>
          </w:p>
        </w:tc>
        <w:tc>
          <w:tcPr>
            <w:tcW w:w="2242" w:type="dxa"/>
            <w:gridSpan w:val="8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</w:t>
            </w:r>
          </w:p>
        </w:tc>
        <w:tc>
          <w:tcPr>
            <w:tcW w:w="1903" w:type="dxa"/>
            <w:gridSpan w:val="6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Компонент</w:t>
            </w:r>
          </w:p>
        </w:tc>
        <w:tc>
          <w:tcPr>
            <w:tcW w:w="3464" w:type="dxa"/>
            <w:gridSpan w:val="5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2021" w:type="dxa"/>
            <w:gridSpan w:val="7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242" w:type="dxa"/>
            <w:gridSpan w:val="8"/>
          </w:tcPr>
          <w:p w:rsidR="00213BD5" w:rsidRPr="00324302" w:rsidRDefault="00213BD5" w:rsidP="00AA1ADB">
            <w:pPr>
              <w:rPr>
                <w:sz w:val="20"/>
                <w:szCs w:val="20"/>
                <w:lang w:val="en-US"/>
              </w:rPr>
            </w:pPr>
            <w:r w:rsidRPr="00FA1C7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 xml:space="preserve"> KZ/5ECTS</w:t>
            </w:r>
          </w:p>
        </w:tc>
        <w:tc>
          <w:tcPr>
            <w:tcW w:w="1903" w:type="dxa"/>
            <w:gridSpan w:val="6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64" w:type="dxa"/>
            <w:gridSpan w:val="5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135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3020" w:type="dxa"/>
            <w:gridSpan w:val="11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610" w:type="dxa"/>
            <w:gridSpan w:val="15"/>
          </w:tcPr>
          <w:p w:rsidR="00213BD5" w:rsidRPr="00BB3E96" w:rsidRDefault="00213BD5" w:rsidP="00AA1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Корпус  № 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, №2, №3, №4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3020" w:type="dxa"/>
            <w:gridSpan w:val="11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6610" w:type="dxa"/>
            <w:gridSpan w:val="15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Баяхметова  Айсулу Ахметбековна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2549" w:type="dxa"/>
            <w:gridSpan w:val="10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81" w:type="dxa"/>
            <w:gridSpan w:val="16"/>
          </w:tcPr>
          <w:p w:rsidR="00213BD5" w:rsidRPr="00E42BBD" w:rsidRDefault="00213BD5" w:rsidP="00AA1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Нурсеитова А.К., Беркенова Б.Б.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2549" w:type="dxa"/>
            <w:gridSpan w:val="10"/>
            <w:vMerge w:val="restart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Время консультаций</w:t>
            </w:r>
          </w:p>
          <w:p w:rsidR="00213BD5" w:rsidRPr="00FA1C7C" w:rsidRDefault="00213BD5" w:rsidP="00D41A4B">
            <w:pPr>
              <w:jc w:val="center"/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(СР</w:t>
            </w:r>
            <w:r w:rsidRPr="00FA1C7C">
              <w:rPr>
                <w:sz w:val="20"/>
                <w:szCs w:val="20"/>
                <w:lang w:val="kk-KZ"/>
              </w:rPr>
              <w:t>О</w:t>
            </w:r>
            <w:r w:rsidRPr="00FA1C7C">
              <w:rPr>
                <w:sz w:val="20"/>
                <w:szCs w:val="20"/>
              </w:rPr>
              <w:t xml:space="preserve">П </w:t>
            </w:r>
            <w:r w:rsidRPr="00FA1C7C">
              <w:rPr>
                <w:sz w:val="20"/>
                <w:szCs w:val="20"/>
                <w:lang w:val="kk-KZ"/>
              </w:rPr>
              <w:t>инд</w:t>
            </w:r>
            <w:r w:rsidRPr="00FA1C7C">
              <w:rPr>
                <w:sz w:val="20"/>
                <w:szCs w:val="20"/>
              </w:rPr>
              <w:t>.)</w:t>
            </w:r>
          </w:p>
        </w:tc>
        <w:tc>
          <w:tcPr>
            <w:tcW w:w="2317" w:type="dxa"/>
            <w:gridSpan w:val="7"/>
          </w:tcPr>
          <w:p w:rsidR="00213BD5" w:rsidRPr="00FA1C7C" w:rsidRDefault="00213BD5" w:rsidP="00D41A4B">
            <w:pPr>
              <w:jc w:val="center"/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1-я неделя</w:t>
            </w:r>
          </w:p>
        </w:tc>
        <w:tc>
          <w:tcPr>
            <w:tcW w:w="1602" w:type="dxa"/>
            <w:gridSpan w:val="5"/>
          </w:tcPr>
          <w:p w:rsidR="00213BD5" w:rsidRPr="00FA1C7C" w:rsidRDefault="00213BD5" w:rsidP="00D41A4B">
            <w:pPr>
              <w:jc w:val="center"/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2-я неделя</w:t>
            </w:r>
          </w:p>
        </w:tc>
        <w:tc>
          <w:tcPr>
            <w:tcW w:w="3162" w:type="dxa"/>
            <w:gridSpan w:val="4"/>
          </w:tcPr>
          <w:p w:rsidR="00213BD5" w:rsidRPr="00FA1C7C" w:rsidRDefault="00213BD5" w:rsidP="00D41A4B">
            <w:pPr>
              <w:jc w:val="center"/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3-я неделя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2549" w:type="dxa"/>
            <w:gridSpan w:val="10"/>
            <w:vMerge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</w:p>
        </w:tc>
        <w:tc>
          <w:tcPr>
            <w:tcW w:w="2317" w:type="dxa"/>
            <w:gridSpan w:val="7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</w:t>
            </w:r>
          </w:p>
        </w:tc>
        <w:tc>
          <w:tcPr>
            <w:tcW w:w="1602" w:type="dxa"/>
            <w:gridSpan w:val="5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</w:p>
        </w:tc>
        <w:tc>
          <w:tcPr>
            <w:tcW w:w="3162" w:type="dxa"/>
            <w:gridSpan w:val="4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9630" w:type="dxa"/>
            <w:gridSpan w:val="26"/>
          </w:tcPr>
          <w:p w:rsidR="00213BD5" w:rsidRPr="00FA1C7C" w:rsidRDefault="00213BD5" w:rsidP="00D41A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 w:rsidRPr="00FA1C7C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213BD5" w:rsidRPr="00FA1C7C" w:rsidTr="002C7BC5">
        <w:trPr>
          <w:gridAfter w:val="1"/>
          <w:wAfter w:w="39" w:type="dxa"/>
          <w:trHeight w:val="551"/>
        </w:trPr>
        <w:tc>
          <w:tcPr>
            <w:tcW w:w="1620" w:type="dxa"/>
            <w:gridSpan w:val="4"/>
          </w:tcPr>
          <w:p w:rsidR="00213BD5" w:rsidRPr="00FA1C7C" w:rsidRDefault="00213BD5" w:rsidP="0031158A">
            <w:pPr>
              <w:jc w:val="center"/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010" w:type="dxa"/>
            <w:gridSpan w:val="22"/>
          </w:tcPr>
          <w:p w:rsidR="00213BD5" w:rsidRPr="00DA30C5" w:rsidRDefault="00213BD5" w:rsidP="00DA30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D5619">
              <w:rPr>
                <w:sz w:val="20"/>
                <w:szCs w:val="20"/>
              </w:rPr>
              <w:t>для освоения данного курса студент должен обладать уровнем знаний и умений по русскому языку  уровня В2.</w:t>
            </w:r>
          </w:p>
        </w:tc>
      </w:tr>
      <w:tr w:rsidR="00213BD5" w:rsidRPr="00FA1C7C" w:rsidTr="002C7BC5">
        <w:trPr>
          <w:gridAfter w:val="1"/>
          <w:wAfter w:w="39" w:type="dxa"/>
          <w:trHeight w:val="703"/>
        </w:trPr>
        <w:tc>
          <w:tcPr>
            <w:tcW w:w="1632" w:type="dxa"/>
            <w:gridSpan w:val="5"/>
          </w:tcPr>
          <w:p w:rsidR="00213BD5" w:rsidRPr="00FA1C7C" w:rsidRDefault="00213BD5" w:rsidP="0031158A">
            <w:pPr>
              <w:jc w:val="center"/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7998" w:type="dxa"/>
            <w:gridSpan w:val="21"/>
          </w:tcPr>
          <w:p w:rsidR="00213BD5" w:rsidRPr="005C73A8" w:rsidRDefault="00213BD5" w:rsidP="0031158A">
            <w:pPr>
              <w:jc w:val="both"/>
              <w:rPr>
                <w:sz w:val="20"/>
                <w:szCs w:val="20"/>
              </w:rPr>
            </w:pPr>
            <w:r w:rsidRPr="005C73A8">
              <w:rPr>
                <w:sz w:val="20"/>
                <w:szCs w:val="20"/>
              </w:rPr>
              <w:t>конечной целью является</w:t>
            </w:r>
            <w:r w:rsidRPr="005C73A8">
              <w:rPr>
                <w:b/>
                <w:sz w:val="20"/>
                <w:szCs w:val="20"/>
              </w:rPr>
              <w:t xml:space="preserve"> </w:t>
            </w:r>
            <w:r w:rsidRPr="005C73A8">
              <w:rPr>
                <w:sz w:val="20"/>
                <w:szCs w:val="20"/>
              </w:rPr>
              <w:t>достаточный уровень освоения</w:t>
            </w:r>
            <w:r w:rsidRPr="005C73A8">
              <w:rPr>
                <w:b/>
                <w:sz w:val="20"/>
                <w:szCs w:val="20"/>
              </w:rPr>
              <w:t xml:space="preserve"> </w:t>
            </w:r>
            <w:r w:rsidRPr="005C73A8">
              <w:rPr>
                <w:sz w:val="20"/>
                <w:szCs w:val="20"/>
                <w:lang w:val="en-US"/>
              </w:rPr>
              <w:t>LS</w:t>
            </w:r>
            <w:r w:rsidRPr="005C73A8">
              <w:rPr>
                <w:sz w:val="20"/>
                <w:szCs w:val="20"/>
              </w:rPr>
              <w:t xml:space="preserve">Р  как «инструмента» для решения интеллектуальных и социальных задач в будущей профессиональной деятельности с учётом межкультурного фактора.  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9630" w:type="dxa"/>
            <w:gridSpan w:val="26"/>
          </w:tcPr>
          <w:p w:rsidR="00213BD5" w:rsidRPr="00FA1C7C" w:rsidRDefault="00213BD5" w:rsidP="00D41A4B">
            <w:pPr>
              <w:jc w:val="center"/>
              <w:rPr>
                <w:b/>
                <w:sz w:val="20"/>
                <w:szCs w:val="20"/>
              </w:rPr>
            </w:pPr>
            <w:r w:rsidRPr="00FA1C7C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849" w:type="dxa"/>
            <w:gridSpan w:val="3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Цель</w:t>
            </w:r>
          </w:p>
        </w:tc>
        <w:tc>
          <w:tcPr>
            <w:tcW w:w="8781" w:type="dxa"/>
            <w:gridSpan w:val="23"/>
          </w:tcPr>
          <w:p w:rsidR="00213BD5" w:rsidRPr="0083141B" w:rsidRDefault="00213BD5" w:rsidP="0031158A">
            <w:pPr>
              <w:rPr>
                <w:bCs/>
                <w:sz w:val="20"/>
                <w:szCs w:val="20"/>
                <w:lang w:val="kk-KZ"/>
              </w:rPr>
            </w:pPr>
            <w:r w:rsidRPr="0083141B">
              <w:rPr>
                <w:sz w:val="20"/>
                <w:szCs w:val="20"/>
              </w:rPr>
              <w:t>формирование у будущих специалистов коммуникативной компетенции - способности решать лингвистическими средствами реальные коммуникативные задачи в конкретных речевых ситуациях общественной, научной сферы, формирование межкультурно-коммуникативной компетенции студентов неязыковых специальностей в процессе образования на уровнях базовой стандартности  (</w:t>
            </w:r>
            <w:r w:rsidRPr="0083141B">
              <w:rPr>
                <w:sz w:val="20"/>
                <w:szCs w:val="20"/>
                <w:lang w:val="en-US"/>
              </w:rPr>
              <w:t>LS</w:t>
            </w:r>
            <w:r w:rsidRPr="0083141B">
              <w:rPr>
                <w:sz w:val="20"/>
                <w:szCs w:val="20"/>
              </w:rPr>
              <w:t>Р).</w:t>
            </w:r>
          </w:p>
        </w:tc>
      </w:tr>
      <w:tr w:rsidR="00213BD5" w:rsidRPr="00FA1C7C" w:rsidTr="002C7BC5">
        <w:trPr>
          <w:gridAfter w:val="1"/>
          <w:wAfter w:w="39" w:type="dxa"/>
          <w:trHeight w:val="1549"/>
        </w:trPr>
        <w:tc>
          <w:tcPr>
            <w:tcW w:w="849" w:type="dxa"/>
            <w:gridSpan w:val="3"/>
          </w:tcPr>
          <w:p w:rsidR="00213BD5" w:rsidRPr="00FA1C7C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Задачи</w:t>
            </w:r>
          </w:p>
        </w:tc>
        <w:tc>
          <w:tcPr>
            <w:tcW w:w="8781" w:type="dxa"/>
            <w:gridSpan w:val="23"/>
          </w:tcPr>
          <w:p w:rsidR="00213BD5" w:rsidRPr="00DA4B59" w:rsidRDefault="00213BD5" w:rsidP="00DA4B59">
            <w:pPr>
              <w:jc w:val="both"/>
              <w:rPr>
                <w:sz w:val="20"/>
                <w:szCs w:val="20"/>
              </w:rPr>
            </w:pPr>
            <w:r w:rsidRPr="00DA4B59">
              <w:rPr>
                <w:sz w:val="20"/>
                <w:szCs w:val="20"/>
              </w:rPr>
              <w:t>сформировать знание о композиционно-смысловой организации научного текста (планы свёрнутого и развёрнутого содержания), уметь определять типы, объем и виды дополнительной научной информации, заложенной в тексте, овладеть методами и приёмами структурно-семантического анализа научного текста;осуществлять компрессию текста как основной вид структурно-смысловой переработки текста</w:t>
            </w:r>
            <w:r w:rsidRPr="00DA4B59">
              <w:rPr>
                <w:color w:val="000000"/>
                <w:sz w:val="20"/>
                <w:szCs w:val="20"/>
              </w:rPr>
              <w:t>: на основе определённых операций с текстом-источником строить тексты вторичных жанров - конспекты, все виды планов, аннотации, тезисы, рефераты, рецензии, отзывы, резюме-выводы</w:t>
            </w:r>
            <w:r w:rsidRPr="00DA4B59">
              <w:rPr>
                <w:sz w:val="20"/>
                <w:szCs w:val="20"/>
              </w:rPr>
              <w:t>;формулировать тему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9630" w:type="dxa"/>
            <w:gridSpan w:val="26"/>
          </w:tcPr>
          <w:p w:rsidR="00213BD5" w:rsidRPr="00FA1C7C" w:rsidRDefault="00213BD5" w:rsidP="00D41A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  <w:r w:rsidRPr="00FA1C7C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213BD5" w:rsidRPr="00FA1C7C" w:rsidTr="002C7BC5">
        <w:tc>
          <w:tcPr>
            <w:tcW w:w="2340" w:type="dxa"/>
            <w:gridSpan w:val="8"/>
          </w:tcPr>
          <w:p w:rsidR="00213BD5" w:rsidRPr="00FA1C7C" w:rsidRDefault="00213BD5" w:rsidP="00D41A4B">
            <w:pPr>
              <w:jc w:val="center"/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</w:rPr>
              <w:t>Всего</w:t>
            </w:r>
          </w:p>
        </w:tc>
        <w:tc>
          <w:tcPr>
            <w:tcW w:w="1080" w:type="dxa"/>
            <w:gridSpan w:val="5"/>
          </w:tcPr>
          <w:p w:rsidR="00213BD5" w:rsidRPr="00FA1C7C" w:rsidRDefault="00213BD5" w:rsidP="00370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Лек.</w:t>
            </w:r>
          </w:p>
        </w:tc>
        <w:tc>
          <w:tcPr>
            <w:tcW w:w="1260" w:type="dxa"/>
            <w:gridSpan w:val="3"/>
          </w:tcPr>
          <w:p w:rsidR="00213BD5" w:rsidRPr="00FA1C7C" w:rsidRDefault="00213BD5" w:rsidP="00D41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Практ.</w:t>
            </w:r>
          </w:p>
        </w:tc>
        <w:tc>
          <w:tcPr>
            <w:tcW w:w="900" w:type="dxa"/>
            <w:gridSpan w:val="3"/>
          </w:tcPr>
          <w:p w:rsidR="00213BD5" w:rsidRPr="00DA30C5" w:rsidRDefault="00213BD5" w:rsidP="00D41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>РОП инд.</w:t>
            </w:r>
          </w:p>
        </w:tc>
        <w:tc>
          <w:tcPr>
            <w:tcW w:w="1276" w:type="dxa"/>
            <w:gridSpan w:val="4"/>
          </w:tcPr>
          <w:p w:rsidR="00213BD5" w:rsidRPr="00FA1C7C" w:rsidRDefault="00213BD5" w:rsidP="00D41A4B">
            <w:pPr>
              <w:jc w:val="center"/>
              <w:rPr>
                <w:sz w:val="20"/>
                <w:szCs w:val="20"/>
                <w:lang w:val="kk-KZ"/>
              </w:rPr>
            </w:pPr>
            <w:r w:rsidRPr="00FA1C7C">
              <w:rPr>
                <w:sz w:val="20"/>
                <w:szCs w:val="20"/>
              </w:rPr>
              <w:t>СР</w:t>
            </w:r>
            <w:r w:rsidRPr="00FA1C7C">
              <w:rPr>
                <w:sz w:val="20"/>
                <w:szCs w:val="20"/>
                <w:lang w:val="kk-KZ"/>
              </w:rPr>
              <w:t>О</w:t>
            </w:r>
            <w:r>
              <w:rPr>
                <w:sz w:val="20"/>
                <w:szCs w:val="20"/>
                <w:lang w:val="kk-KZ"/>
              </w:rPr>
              <w:t>П</w:t>
            </w:r>
          </w:p>
        </w:tc>
        <w:tc>
          <w:tcPr>
            <w:tcW w:w="1064" w:type="dxa"/>
            <w:gridSpan w:val="2"/>
          </w:tcPr>
          <w:p w:rsidR="00213BD5" w:rsidRPr="00FA1C7C" w:rsidRDefault="00213BD5" w:rsidP="00D41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</w:p>
        </w:tc>
        <w:tc>
          <w:tcPr>
            <w:tcW w:w="1749" w:type="dxa"/>
            <w:gridSpan w:val="2"/>
          </w:tcPr>
          <w:p w:rsidR="00213BD5" w:rsidRPr="00FA1C7C" w:rsidRDefault="00213BD5" w:rsidP="00D41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</w:tr>
      <w:tr w:rsidR="00213BD5" w:rsidRPr="00FA1C7C" w:rsidTr="002C7BC5">
        <w:tc>
          <w:tcPr>
            <w:tcW w:w="2340" w:type="dxa"/>
            <w:gridSpan w:val="8"/>
          </w:tcPr>
          <w:p w:rsidR="00213BD5" w:rsidRPr="00322123" w:rsidRDefault="00213BD5" w:rsidP="00AA1ADB">
            <w:pPr>
              <w:rPr>
                <w:sz w:val="20"/>
                <w:szCs w:val="20"/>
              </w:rPr>
            </w:pPr>
            <w:r w:rsidRPr="00FA1C7C">
              <w:rPr>
                <w:sz w:val="20"/>
                <w:szCs w:val="20"/>
                <w:lang w:val="en-US"/>
              </w:rPr>
              <w:t xml:space="preserve">3 </w:t>
            </w:r>
            <w:r w:rsidRPr="00FA1C7C">
              <w:rPr>
                <w:sz w:val="20"/>
                <w:szCs w:val="20"/>
              </w:rPr>
              <w:t>кредита</w:t>
            </w:r>
            <w:r>
              <w:rPr>
                <w:sz w:val="20"/>
                <w:szCs w:val="20"/>
              </w:rPr>
              <w:t>, 135 часов</w:t>
            </w:r>
          </w:p>
        </w:tc>
        <w:tc>
          <w:tcPr>
            <w:tcW w:w="1080" w:type="dxa"/>
            <w:gridSpan w:val="5"/>
          </w:tcPr>
          <w:p w:rsidR="00213BD5" w:rsidRPr="00AB0C6E" w:rsidRDefault="00213BD5" w:rsidP="00AB0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</w:tcPr>
          <w:p w:rsidR="00213BD5" w:rsidRPr="003933D5" w:rsidRDefault="00213BD5" w:rsidP="00AB0C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900" w:type="dxa"/>
            <w:gridSpan w:val="3"/>
          </w:tcPr>
          <w:p w:rsidR="00213BD5" w:rsidRPr="00FA1C7C" w:rsidRDefault="00213BD5" w:rsidP="00D41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276" w:type="dxa"/>
            <w:gridSpan w:val="4"/>
          </w:tcPr>
          <w:p w:rsidR="00213BD5" w:rsidRPr="00AB0C6E" w:rsidRDefault="00213BD5" w:rsidP="00D41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064" w:type="dxa"/>
            <w:gridSpan w:val="2"/>
          </w:tcPr>
          <w:p w:rsidR="00213BD5" w:rsidRPr="00AB0C6E" w:rsidRDefault="00213BD5" w:rsidP="00AB0C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749" w:type="dxa"/>
            <w:gridSpan w:val="2"/>
          </w:tcPr>
          <w:p w:rsidR="00213BD5" w:rsidRPr="00E7095F" w:rsidRDefault="00213BD5" w:rsidP="00AA1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</w:tr>
      <w:tr w:rsidR="00213BD5" w:rsidRPr="00FA1C7C" w:rsidTr="002C7BC5">
        <w:trPr>
          <w:gridAfter w:val="1"/>
          <w:wAfter w:w="39" w:type="dxa"/>
        </w:trPr>
        <w:tc>
          <w:tcPr>
            <w:tcW w:w="9630" w:type="dxa"/>
            <w:gridSpan w:val="26"/>
          </w:tcPr>
          <w:p w:rsidR="00213BD5" w:rsidRPr="00FA1C7C" w:rsidRDefault="00213BD5" w:rsidP="00D41A4B">
            <w:pPr>
              <w:jc w:val="center"/>
              <w:rPr>
                <w:b/>
                <w:sz w:val="20"/>
                <w:szCs w:val="20"/>
              </w:rPr>
            </w:pPr>
            <w:r w:rsidRPr="00FA1C7C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213BD5" w:rsidRPr="0095004E" w:rsidTr="002C7BC5">
        <w:trPr>
          <w:gridAfter w:val="1"/>
          <w:wAfter w:w="39" w:type="dxa"/>
          <w:trHeight w:val="70"/>
        </w:trPr>
        <w:tc>
          <w:tcPr>
            <w:tcW w:w="9630" w:type="dxa"/>
            <w:gridSpan w:val="26"/>
          </w:tcPr>
          <w:p w:rsidR="00213BD5" w:rsidRPr="0095004E" w:rsidRDefault="00213BD5" w:rsidP="00CC2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Структурно-смысловое членение научного текста. Тема научного текста. 2. Коммуникативная задача научного текста.3. Микротема научного текста. 4. Данная и новая информация научного текста.</w:t>
            </w:r>
            <w:r w:rsidRPr="0095004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5. Роль предложения в тексте. 6. Способы развития информации в тексте. 7. Основная и дополнительная информация в тексте.8. Компрессия научного текста. 9. План. 10. Аннотирование научного текста.11. Реферирование научного текста. 12. Отзыв и рецензия. 13. Рецензирование текста.</w:t>
            </w:r>
          </w:p>
        </w:tc>
      </w:tr>
      <w:tr w:rsidR="00213BD5" w:rsidRPr="00D41A4B" w:rsidTr="002C7BC5">
        <w:trPr>
          <w:gridAfter w:val="1"/>
          <w:wAfter w:w="39" w:type="dxa"/>
        </w:trPr>
        <w:tc>
          <w:tcPr>
            <w:tcW w:w="9630" w:type="dxa"/>
            <w:gridSpan w:val="26"/>
          </w:tcPr>
          <w:p w:rsidR="00213BD5" w:rsidRPr="00D41A4B" w:rsidRDefault="00213BD5" w:rsidP="0031158A">
            <w:pPr>
              <w:jc w:val="center"/>
              <w:rPr>
                <w:b/>
                <w:sz w:val="20"/>
                <w:szCs w:val="20"/>
              </w:rPr>
            </w:pPr>
            <w:r w:rsidRPr="00D41A4B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213BD5" w:rsidRPr="00D41A4B" w:rsidTr="002C7BC5">
        <w:trPr>
          <w:gridAfter w:val="1"/>
          <w:wAfter w:w="39" w:type="dxa"/>
        </w:trPr>
        <w:tc>
          <w:tcPr>
            <w:tcW w:w="9630" w:type="dxa"/>
            <w:gridSpan w:val="26"/>
          </w:tcPr>
          <w:p w:rsidR="00213BD5" w:rsidRPr="001624A2" w:rsidRDefault="00213BD5" w:rsidP="00D41A4B">
            <w:pPr>
              <w:jc w:val="both"/>
              <w:rPr>
                <w:spacing w:val="-5"/>
                <w:sz w:val="20"/>
                <w:szCs w:val="20"/>
              </w:rPr>
            </w:pPr>
            <w:r w:rsidRPr="00D41A4B">
              <w:rPr>
                <w:spacing w:val="-5"/>
                <w:sz w:val="20"/>
                <w:szCs w:val="20"/>
              </w:rPr>
              <w:t>Изучение курса должно быть активным, а не пассивным, поэтому студент должен регулярно, систематически готовиться к заняти</w:t>
            </w:r>
            <w:r>
              <w:rPr>
                <w:spacing w:val="-5"/>
                <w:sz w:val="20"/>
                <w:szCs w:val="20"/>
              </w:rPr>
              <w:t>ям и выполнять все задания СРО</w:t>
            </w:r>
            <w:r w:rsidRPr="00D41A4B">
              <w:rPr>
                <w:spacing w:val="-5"/>
                <w:sz w:val="20"/>
                <w:szCs w:val="20"/>
              </w:rPr>
              <w:t>. Подготовка к занятиям будет проверяться тестовым или устным опросом.</w:t>
            </w:r>
            <w:r>
              <w:rPr>
                <w:spacing w:val="-5"/>
                <w:sz w:val="20"/>
                <w:szCs w:val="20"/>
              </w:rPr>
              <w:t xml:space="preserve"> Все виды контролей могут пересдаваться только один раз при получении отрицательной оценки. При этом баллы уменьшаются с коэффициентом 0,8</w:t>
            </w:r>
            <w:r w:rsidRPr="001624A2">
              <w:rPr>
                <w:b/>
                <w:spacing w:val="-5"/>
                <w:sz w:val="20"/>
                <w:szCs w:val="20"/>
              </w:rPr>
              <w:t>. С положительной оценки пересдавать нельзя.</w:t>
            </w:r>
            <w:r>
              <w:rPr>
                <w:spacing w:val="-5"/>
                <w:sz w:val="20"/>
                <w:szCs w:val="20"/>
              </w:rPr>
              <w:t xml:space="preserve"> Студент не должен без уважительных причин пропускать занятия. </w:t>
            </w:r>
          </w:p>
        </w:tc>
      </w:tr>
      <w:tr w:rsidR="00213BD5" w:rsidRPr="00D41A4B" w:rsidTr="002C7BC5">
        <w:trPr>
          <w:gridAfter w:val="1"/>
          <w:wAfter w:w="39" w:type="dxa"/>
        </w:trPr>
        <w:tc>
          <w:tcPr>
            <w:tcW w:w="9630" w:type="dxa"/>
            <w:gridSpan w:val="26"/>
          </w:tcPr>
          <w:p w:rsidR="00213BD5" w:rsidRPr="00D41A4B" w:rsidRDefault="00213BD5" w:rsidP="00D41A4B">
            <w:pPr>
              <w:jc w:val="center"/>
              <w:rPr>
                <w:b/>
                <w:sz w:val="20"/>
                <w:szCs w:val="20"/>
              </w:rPr>
            </w:pPr>
            <w:r w:rsidRPr="00D41A4B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213BD5" w:rsidRPr="00D41A4B" w:rsidTr="002C7BC5">
        <w:trPr>
          <w:gridAfter w:val="1"/>
          <w:wAfter w:w="39" w:type="dxa"/>
        </w:trPr>
        <w:tc>
          <w:tcPr>
            <w:tcW w:w="823" w:type="dxa"/>
            <w:gridSpan w:val="2"/>
          </w:tcPr>
          <w:p w:rsidR="00213BD5" w:rsidRPr="00D41A4B" w:rsidRDefault="00213BD5" w:rsidP="00D41A4B">
            <w:pPr>
              <w:ind w:left="-108" w:right="-108"/>
              <w:rPr>
                <w:sz w:val="20"/>
                <w:szCs w:val="20"/>
              </w:rPr>
            </w:pPr>
            <w:r w:rsidRPr="00D41A4B">
              <w:rPr>
                <w:sz w:val="20"/>
                <w:szCs w:val="20"/>
              </w:rPr>
              <w:t>Основн</w:t>
            </w:r>
            <w:r>
              <w:rPr>
                <w:sz w:val="20"/>
                <w:szCs w:val="20"/>
              </w:rPr>
              <w:t>ая</w:t>
            </w:r>
          </w:p>
        </w:tc>
        <w:tc>
          <w:tcPr>
            <w:tcW w:w="8807" w:type="dxa"/>
            <w:gridSpan w:val="24"/>
          </w:tcPr>
          <w:p w:rsidR="00213BD5" w:rsidRPr="00D41A4B" w:rsidRDefault="00213BD5" w:rsidP="002F3DC7">
            <w:pPr>
              <w:ind w:left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2D5E67">
              <w:rPr>
                <w:sz w:val="20"/>
                <w:szCs w:val="20"/>
              </w:rPr>
              <w:t>Русский язык. Учебное пособие для студентов казахских отделений университетов (бакалавриат) - Под ред. Ахмедьярова К.К., Жаркынб</w:t>
            </w:r>
            <w:r>
              <w:rPr>
                <w:sz w:val="20"/>
                <w:szCs w:val="20"/>
              </w:rPr>
              <w:t>ековой Ш.К., Мухамадиева Х.С. -</w:t>
            </w:r>
            <w:r w:rsidRPr="002D5E67">
              <w:rPr>
                <w:sz w:val="20"/>
                <w:szCs w:val="20"/>
              </w:rPr>
              <w:t xml:space="preserve">Алматы: </w:t>
            </w:r>
            <w:r w:rsidRPr="002D5E67">
              <w:rPr>
                <w:sz w:val="20"/>
                <w:szCs w:val="20"/>
                <w:lang w:val="kk-KZ"/>
              </w:rPr>
              <w:t>Қазақ университеті</w:t>
            </w:r>
            <w:r w:rsidRPr="002D5E67">
              <w:rPr>
                <w:sz w:val="20"/>
                <w:szCs w:val="20"/>
              </w:rPr>
              <w:t>, 2012.</w:t>
            </w:r>
            <w:r>
              <w:rPr>
                <w:sz w:val="20"/>
                <w:szCs w:val="20"/>
              </w:rPr>
              <w:t xml:space="preserve">2. </w:t>
            </w:r>
            <w:r w:rsidRPr="002D5E67">
              <w:rPr>
                <w:sz w:val="20"/>
                <w:szCs w:val="20"/>
              </w:rPr>
              <w:t xml:space="preserve">Абаева Ж.С. Русский язык: Учебное пособие для студентов казахских отделений факультета международных отношений. - Алматы: </w:t>
            </w:r>
            <w:r w:rsidRPr="002D5E67">
              <w:rPr>
                <w:sz w:val="20"/>
                <w:szCs w:val="20"/>
                <w:lang w:val="kk-KZ"/>
              </w:rPr>
              <w:t>Қазақ университеті</w:t>
            </w:r>
            <w:r w:rsidRPr="002D5E67">
              <w:rPr>
                <w:sz w:val="20"/>
                <w:szCs w:val="20"/>
              </w:rPr>
              <w:t>, 2014</w:t>
            </w:r>
            <w:r>
              <w:rPr>
                <w:sz w:val="20"/>
                <w:szCs w:val="20"/>
              </w:rPr>
              <w:t xml:space="preserve">. 3. </w:t>
            </w:r>
            <w:r w:rsidRPr="002D5E67">
              <w:rPr>
                <w:sz w:val="20"/>
                <w:szCs w:val="20"/>
              </w:rPr>
              <w:t xml:space="preserve">Алтынбекова О.Б. Учебное пособие по русскому языку: Лауреаты Нобелевской премии по физике. – Алматы: </w:t>
            </w:r>
            <w:r w:rsidRPr="002D5E67">
              <w:rPr>
                <w:sz w:val="20"/>
                <w:szCs w:val="20"/>
                <w:lang w:val="kk-KZ"/>
              </w:rPr>
              <w:t>Қазақ университеті</w:t>
            </w:r>
            <w:r w:rsidRPr="002D5E67">
              <w:rPr>
                <w:sz w:val="20"/>
                <w:szCs w:val="20"/>
              </w:rPr>
              <w:t>, 2010</w:t>
            </w:r>
          </w:p>
        </w:tc>
      </w:tr>
      <w:tr w:rsidR="00213BD5" w:rsidRPr="00D41A4B" w:rsidTr="002C7BC5">
        <w:trPr>
          <w:gridAfter w:val="1"/>
          <w:wAfter w:w="39" w:type="dxa"/>
          <w:trHeight w:val="572"/>
        </w:trPr>
        <w:tc>
          <w:tcPr>
            <w:tcW w:w="823" w:type="dxa"/>
            <w:gridSpan w:val="2"/>
          </w:tcPr>
          <w:p w:rsidR="00213BD5" w:rsidRPr="00D41A4B" w:rsidRDefault="00213BD5" w:rsidP="00D41A4B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8807" w:type="dxa"/>
            <w:gridSpan w:val="24"/>
          </w:tcPr>
          <w:p w:rsidR="00213BD5" w:rsidRPr="00EA1090" w:rsidRDefault="00213BD5" w:rsidP="004A2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A1090">
              <w:rPr>
                <w:sz w:val="20"/>
                <w:szCs w:val="20"/>
              </w:rPr>
              <w:t>Мухамадиев Х.С. Пособие по научному стилю речи. Русский яз</w:t>
            </w:r>
            <w:r>
              <w:rPr>
                <w:sz w:val="20"/>
                <w:szCs w:val="20"/>
              </w:rPr>
              <w:t>ык. -Алматы: Каза</w:t>
            </w:r>
            <w:r>
              <w:rPr>
                <w:sz w:val="20"/>
                <w:szCs w:val="20"/>
                <w:lang w:val="kk-KZ"/>
              </w:rPr>
              <w:t xml:space="preserve">қ </w:t>
            </w:r>
            <w:r>
              <w:rPr>
                <w:sz w:val="20"/>
                <w:szCs w:val="20"/>
              </w:rPr>
              <w:t>университет</w:t>
            </w:r>
            <w:r>
              <w:rPr>
                <w:sz w:val="20"/>
                <w:szCs w:val="20"/>
                <w:lang w:val="kk-KZ"/>
              </w:rPr>
              <w:t>і</w:t>
            </w:r>
            <w:r w:rsidRPr="00EA1090">
              <w:rPr>
                <w:sz w:val="20"/>
                <w:szCs w:val="20"/>
              </w:rPr>
              <w:t>, 2009</w:t>
            </w:r>
          </w:p>
          <w:p w:rsidR="00213BD5" w:rsidRPr="004A2E9C" w:rsidRDefault="00213BD5" w:rsidP="004A2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2. </w:t>
            </w:r>
            <w:r w:rsidRPr="00EA1090">
              <w:rPr>
                <w:sz w:val="20"/>
                <w:szCs w:val="20"/>
                <w:lang w:val="kk-KZ"/>
              </w:rPr>
              <w:t xml:space="preserve">Бекбосынова А.Ж. </w:t>
            </w:r>
            <w:r>
              <w:rPr>
                <w:sz w:val="20"/>
                <w:szCs w:val="20"/>
                <w:lang w:val="kk-KZ"/>
              </w:rPr>
              <w:t xml:space="preserve">Русский язык ( уровень </w:t>
            </w:r>
            <w:r>
              <w:rPr>
                <w:sz w:val="20"/>
                <w:szCs w:val="20"/>
                <w:lang w:val="en-US"/>
              </w:rPr>
              <w:t>LAP</w:t>
            </w:r>
            <w:r w:rsidRPr="00CE623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: учебно-методическое пособие</w:t>
            </w:r>
            <w:r>
              <w:rPr>
                <w:sz w:val="20"/>
                <w:szCs w:val="20"/>
                <w:lang w:val="kk-KZ"/>
              </w:rPr>
              <w:t>.- КГУ им. А.Байтурсынова,2015</w:t>
            </w:r>
            <w:r w:rsidRPr="00EA1090">
              <w:rPr>
                <w:sz w:val="20"/>
                <w:szCs w:val="20"/>
              </w:rPr>
              <w:t>.</w:t>
            </w:r>
          </w:p>
          <w:p w:rsidR="00213BD5" w:rsidRPr="00EA1090" w:rsidRDefault="00213BD5" w:rsidP="005946A0">
            <w:pPr>
              <w:rPr>
                <w:sz w:val="20"/>
                <w:szCs w:val="20"/>
              </w:rPr>
            </w:pPr>
            <w:r w:rsidRPr="00EA1090">
              <w:rPr>
                <w:sz w:val="20"/>
                <w:szCs w:val="20"/>
              </w:rPr>
              <w:t>.</w:t>
            </w:r>
          </w:p>
        </w:tc>
      </w:tr>
    </w:tbl>
    <w:p w:rsidR="00213BD5" w:rsidRDefault="00213BD5" w:rsidP="00850079">
      <w:pPr>
        <w:jc w:val="center"/>
        <w:rPr>
          <w:lang w:val="kk-KZ"/>
        </w:rPr>
      </w:pPr>
    </w:p>
    <w:p w:rsidR="00213BD5" w:rsidRDefault="00213BD5" w:rsidP="00850079">
      <w:pPr>
        <w:jc w:val="center"/>
        <w:rPr>
          <w:b/>
          <w:sz w:val="20"/>
          <w:szCs w:val="20"/>
          <w:lang w:val="kk-KZ"/>
        </w:rPr>
      </w:pPr>
    </w:p>
    <w:p w:rsidR="00213BD5" w:rsidRPr="00C8514C" w:rsidRDefault="00213BD5" w:rsidP="00850079">
      <w:pPr>
        <w:jc w:val="center"/>
        <w:rPr>
          <w:lang w:val="kk-KZ"/>
        </w:rPr>
      </w:pPr>
      <w:r w:rsidRPr="00A0198E">
        <w:rPr>
          <w:b/>
          <w:sz w:val="20"/>
          <w:szCs w:val="20"/>
          <w:lang w:val="kk-KZ"/>
        </w:rPr>
        <w:t>8 Календарно-тематический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061"/>
        <w:gridCol w:w="3293"/>
        <w:gridCol w:w="718"/>
        <w:gridCol w:w="3041"/>
        <w:gridCol w:w="809"/>
      </w:tblGrid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№</w:t>
            </w:r>
          </w:p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недели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Модуль</w:t>
            </w: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Темы практических занятий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Часы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Темы СРОП (гр.)</w:t>
            </w: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Часы</w:t>
            </w: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061" w:type="dxa"/>
          </w:tcPr>
          <w:p w:rsidR="00213BD5" w:rsidRPr="0084534A" w:rsidRDefault="00213BD5" w:rsidP="00F37FFA">
            <w:pPr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Модуль 1</w:t>
            </w: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</w:rPr>
            </w:pPr>
            <w:r w:rsidRPr="0084534A">
              <w:rPr>
                <w:sz w:val="20"/>
                <w:szCs w:val="20"/>
              </w:rPr>
              <w:t xml:space="preserve">Структурно-смысловое членение научного текста. Тема научного текста. 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</w:rPr>
            </w:pPr>
            <w:r w:rsidRPr="0084534A">
              <w:rPr>
                <w:sz w:val="20"/>
                <w:szCs w:val="20"/>
              </w:rPr>
              <w:t xml:space="preserve">Коммуникативная задача научного текста.    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</w:rPr>
              <w:t>Микротема научного текста.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Структурно-смысловое членение текста по специальности, определение темы, КЗТ, видов информации, средств связи между предложениями в тексте.</w:t>
            </w: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1</w:t>
            </w: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</w:rPr>
              <w:t>Данная и новая информация научного текста.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</w:rPr>
            </w:pPr>
            <w:r w:rsidRPr="0084534A">
              <w:rPr>
                <w:sz w:val="20"/>
                <w:szCs w:val="20"/>
              </w:rPr>
              <w:t xml:space="preserve">Роль предложения в тексте. 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</w:rPr>
              <w:t>Способы развития информации в тексте.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Составление модели структурно-смыслового членения самостоятельно подобранных текстов по специальности с различными коммуникативными задачами.</w:t>
            </w: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1</w:t>
            </w: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</w:rPr>
              <w:t>Основная и дополнительная информация в тексте.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</w:rPr>
              <w:t>Компрессия научного текста. Вторичные научные тексты.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Модуль 2</w:t>
            </w: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</w:rPr>
            </w:pPr>
            <w:r w:rsidRPr="0084534A">
              <w:rPr>
                <w:sz w:val="20"/>
                <w:szCs w:val="20"/>
              </w:rPr>
              <w:t>План и его составление в научной сфере.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Композиционно-смысловая структура научного текста. План развёрнутого содержания. План свёрнутого, сжатого содержания, Составление конспектов. Конспектирование лекций как творческий процесс.</w:t>
            </w: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1</w:t>
            </w: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F7716B">
            <w:pPr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</w:rPr>
              <w:t>Аннотация. Виды аннотаций с учётом особенностей потребителей. Структура аннотации.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</w:rPr>
            </w:pPr>
            <w:r w:rsidRPr="0084534A">
              <w:rPr>
                <w:sz w:val="20"/>
                <w:szCs w:val="20"/>
              </w:rPr>
              <w:t>Аннотирование научного текста.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12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18"/>
                <w:szCs w:val="18"/>
                <w:lang w:val="kk-KZ"/>
              </w:rPr>
            </w:pPr>
            <w:r w:rsidRPr="0084534A">
              <w:rPr>
                <w:sz w:val="18"/>
                <w:szCs w:val="18"/>
              </w:rPr>
              <w:t>Реферат.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Цитирование в научной сфере. Основные правила оформления цитат.</w:t>
            </w: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1</w:t>
            </w: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13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</w:rPr>
              <w:t>Реферирование научного текста.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</w:rPr>
              <w:t>Отзыв и рецензия.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13BD5" w:rsidRPr="0084534A" w:rsidTr="0084534A">
        <w:trPr>
          <w:trHeight w:val="321"/>
        </w:trPr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both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</w:rPr>
              <w:t>Рецензирование научного  текста.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41" w:type="dxa"/>
          </w:tcPr>
          <w:p w:rsidR="00213BD5" w:rsidRPr="0084534A" w:rsidRDefault="00213BD5" w:rsidP="00A92BC9">
            <w:pPr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Реферирование текстов по специальности: презентация реферата, реферата-обзора по избранной теме.</w:t>
            </w: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sz w:val="20"/>
                <w:szCs w:val="20"/>
                <w:lang w:val="kk-KZ"/>
              </w:rPr>
            </w:pPr>
            <w:r w:rsidRPr="0084534A">
              <w:rPr>
                <w:sz w:val="20"/>
                <w:szCs w:val="20"/>
                <w:lang w:val="kk-KZ"/>
              </w:rPr>
              <w:t>1</w:t>
            </w:r>
          </w:p>
        </w:tc>
      </w:tr>
      <w:tr w:rsidR="00213BD5" w:rsidRPr="0084534A" w:rsidTr="0084534A">
        <w:tc>
          <w:tcPr>
            <w:tcW w:w="648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06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93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84534A">
              <w:rPr>
                <w:b/>
                <w:sz w:val="20"/>
                <w:szCs w:val="20"/>
                <w:lang w:val="kk-KZ"/>
              </w:rPr>
              <w:t>Итого часов</w:t>
            </w:r>
          </w:p>
        </w:tc>
        <w:tc>
          <w:tcPr>
            <w:tcW w:w="718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84534A">
              <w:rPr>
                <w:b/>
                <w:sz w:val="20"/>
                <w:szCs w:val="20"/>
                <w:lang w:val="kk-KZ"/>
              </w:rPr>
              <w:t>45</w:t>
            </w:r>
          </w:p>
        </w:tc>
        <w:tc>
          <w:tcPr>
            <w:tcW w:w="3041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09" w:type="dxa"/>
          </w:tcPr>
          <w:p w:rsidR="00213BD5" w:rsidRPr="0084534A" w:rsidRDefault="00213BD5" w:rsidP="0084534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84534A">
              <w:rPr>
                <w:b/>
                <w:sz w:val="20"/>
                <w:szCs w:val="20"/>
                <w:lang w:val="kk-KZ"/>
              </w:rPr>
              <w:t>5</w:t>
            </w:r>
          </w:p>
        </w:tc>
      </w:tr>
    </w:tbl>
    <w:p w:rsidR="00213BD5" w:rsidRPr="00A0198E" w:rsidRDefault="00213BD5" w:rsidP="00850079">
      <w:pPr>
        <w:jc w:val="center"/>
        <w:rPr>
          <w:b/>
          <w:sz w:val="20"/>
          <w:szCs w:val="20"/>
          <w:lang w:val="kk-KZ"/>
        </w:rPr>
      </w:pPr>
    </w:p>
    <w:p w:rsidR="00213BD5" w:rsidRPr="002842BF" w:rsidRDefault="00213BD5">
      <w:pPr>
        <w:rPr>
          <w:lang w:val="kk-KZ"/>
        </w:rPr>
        <w:sectPr w:rsidR="00213BD5" w:rsidRPr="002842BF" w:rsidSect="002C7BC5">
          <w:pgSz w:w="11906" w:h="16838" w:code="9"/>
          <w:pgMar w:top="414" w:right="851" w:bottom="567" w:left="1134" w:header="737" w:footer="737" w:gutter="0"/>
          <w:cols w:space="60"/>
          <w:noEndnote/>
          <w:titlePg/>
          <w:docGrid w:linePitch="326"/>
        </w:sectPr>
      </w:pPr>
    </w:p>
    <w:p w:rsidR="00213BD5" w:rsidRDefault="00213BD5" w:rsidP="003E38C1">
      <w:pPr>
        <w:ind w:firstLine="540"/>
        <w:jc w:val="center"/>
        <w:rPr>
          <w:b/>
          <w:sz w:val="22"/>
          <w:szCs w:val="22"/>
        </w:rPr>
      </w:pPr>
      <w:r w:rsidRPr="00DB1215">
        <w:rPr>
          <w:b/>
          <w:sz w:val="22"/>
          <w:szCs w:val="22"/>
        </w:rPr>
        <w:t>9 График выполнения и сдачи заданий по дисциплине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213BD5" w:rsidRPr="00017F87">
        <w:trPr>
          <w:cantSplit/>
          <w:trHeight w:val="162"/>
        </w:trPr>
        <w:tc>
          <w:tcPr>
            <w:tcW w:w="675" w:type="dxa"/>
            <w:vMerge w:val="restart"/>
            <w:textDirection w:val="btLr"/>
            <w:vAlign w:val="center"/>
          </w:tcPr>
          <w:p w:rsidR="00213BD5" w:rsidRPr="00017F87" w:rsidRDefault="00213BD5" w:rsidP="003E38C1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extDirection w:val="btLr"/>
            <w:vAlign w:val="center"/>
          </w:tcPr>
          <w:p w:rsidR="00213BD5" w:rsidRPr="00017F87" w:rsidRDefault="00213BD5" w:rsidP="003E38C1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Недели</w:t>
            </w:r>
          </w:p>
        </w:tc>
      </w:tr>
      <w:tr w:rsidR="00213BD5" w:rsidRPr="00017F87">
        <w:trPr>
          <w:cantSplit/>
          <w:trHeight w:val="1144"/>
        </w:trPr>
        <w:tc>
          <w:tcPr>
            <w:tcW w:w="675" w:type="dxa"/>
            <w:vMerge/>
            <w:vAlign w:val="center"/>
          </w:tcPr>
          <w:p w:rsidR="00213BD5" w:rsidRPr="00017F87" w:rsidRDefault="00213BD5" w:rsidP="003E38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213BD5" w:rsidRPr="00017F87" w:rsidRDefault="00213BD5" w:rsidP="003E38C1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vAlign w:val="center"/>
          </w:tcPr>
          <w:p w:rsidR="00213BD5" w:rsidRPr="00017F87" w:rsidRDefault="00213BD5" w:rsidP="003E38C1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213BD5" w:rsidRPr="00017F87" w:rsidRDefault="00213BD5" w:rsidP="003E38C1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A03E23" w:rsidRDefault="00213BD5" w:rsidP="003E38C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A03E2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FFFF00"/>
            <w:vAlign w:val="center"/>
          </w:tcPr>
          <w:p w:rsidR="00213BD5" w:rsidRPr="00A03E23" w:rsidRDefault="00213BD5" w:rsidP="003E38C1">
            <w:pPr>
              <w:jc w:val="center"/>
              <w:rPr>
                <w:b/>
                <w:sz w:val="20"/>
                <w:szCs w:val="20"/>
              </w:rPr>
            </w:pPr>
            <w:r w:rsidRPr="00A03E2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A03E23" w:rsidRDefault="00213BD5" w:rsidP="003E38C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A03E23">
              <w:rPr>
                <w:b/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A03E23" w:rsidRDefault="00213BD5" w:rsidP="003E38C1">
            <w:pPr>
              <w:jc w:val="center"/>
              <w:rPr>
                <w:b/>
                <w:sz w:val="20"/>
                <w:szCs w:val="20"/>
              </w:rPr>
            </w:pPr>
            <w:r w:rsidRPr="00A03E23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A03E23" w:rsidRDefault="00213BD5" w:rsidP="003E38C1">
            <w:pPr>
              <w:jc w:val="center"/>
              <w:rPr>
                <w:b/>
                <w:sz w:val="20"/>
                <w:szCs w:val="20"/>
              </w:rPr>
            </w:pPr>
            <w:r w:rsidRPr="00A03E23">
              <w:rPr>
                <w:b/>
                <w:sz w:val="20"/>
                <w:szCs w:val="20"/>
              </w:rPr>
              <w:t>15</w:t>
            </w:r>
          </w:p>
        </w:tc>
      </w:tr>
      <w:tr w:rsidR="00213BD5" w:rsidRPr="00017F87">
        <w:trPr>
          <w:cantSplit/>
          <w:trHeight w:val="478"/>
        </w:trPr>
        <w:tc>
          <w:tcPr>
            <w:tcW w:w="675" w:type="dxa"/>
            <w:vMerge w:val="restart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ТК</w:t>
            </w:r>
          </w:p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13BD5" w:rsidRPr="00DB1215" w:rsidRDefault="00213BD5" w:rsidP="003E38C1">
            <w:r w:rsidRPr="00DB1215">
              <w:rPr>
                <w:sz w:val="22"/>
                <w:szCs w:val="22"/>
              </w:rPr>
              <w:t>Устный опрос</w:t>
            </w:r>
          </w:p>
        </w:tc>
        <w:tc>
          <w:tcPr>
            <w:tcW w:w="762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213BD5" w:rsidRPr="00DB1215" w:rsidRDefault="00213BD5" w:rsidP="003E38C1">
            <w:pPr>
              <w:jc w:val="center"/>
            </w:pPr>
            <w:r w:rsidRPr="00DB1215"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  <w:r w:rsidRPr="00DB1215"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  <w:r w:rsidRPr="00DB1215"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213BD5" w:rsidRPr="00DB1215" w:rsidRDefault="00213BD5" w:rsidP="003E38C1">
            <w:pPr>
              <w:jc w:val="center"/>
            </w:pPr>
            <w:r w:rsidRPr="00DB1215">
              <w:rPr>
                <w:sz w:val="22"/>
                <w:szCs w:val="22"/>
              </w:rPr>
              <w:t>*</w:t>
            </w:r>
          </w:p>
        </w:tc>
        <w:tc>
          <w:tcPr>
            <w:tcW w:w="78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  <w:r w:rsidRPr="00DB1215"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</w:tr>
      <w:tr w:rsidR="00213BD5" w:rsidRPr="00017F87">
        <w:trPr>
          <w:cantSplit/>
          <w:trHeight w:val="370"/>
        </w:trPr>
        <w:tc>
          <w:tcPr>
            <w:tcW w:w="675" w:type="dxa"/>
            <w:vMerge/>
            <w:vAlign w:val="center"/>
          </w:tcPr>
          <w:p w:rsidR="00213BD5" w:rsidRPr="00017F87" w:rsidRDefault="00213BD5" w:rsidP="003E38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13BD5" w:rsidRPr="00DB1215" w:rsidRDefault="00213BD5" w:rsidP="003E38C1">
            <w:r w:rsidRPr="00DB1215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762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8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  <w:r w:rsidRPr="00DB1215"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8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8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  <w:r w:rsidRPr="00DB1215"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</w:tr>
      <w:tr w:rsidR="00213BD5" w:rsidRPr="00017F87">
        <w:trPr>
          <w:cantSplit/>
          <w:trHeight w:val="352"/>
        </w:trPr>
        <w:tc>
          <w:tcPr>
            <w:tcW w:w="675" w:type="dxa"/>
            <w:vMerge/>
            <w:vAlign w:val="center"/>
          </w:tcPr>
          <w:p w:rsidR="00213BD5" w:rsidRPr="00017F87" w:rsidRDefault="00213BD5" w:rsidP="003E38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13BD5" w:rsidRPr="00DB1215" w:rsidRDefault="00213BD5" w:rsidP="003E38C1">
            <w:r w:rsidRPr="00DB1215">
              <w:rPr>
                <w:sz w:val="22"/>
                <w:szCs w:val="22"/>
              </w:rPr>
              <w:t>Упражнение</w:t>
            </w:r>
          </w:p>
        </w:tc>
        <w:tc>
          <w:tcPr>
            <w:tcW w:w="762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8" w:type="dxa"/>
            <w:vAlign w:val="center"/>
          </w:tcPr>
          <w:p w:rsidR="00213BD5" w:rsidRPr="00DB1215" w:rsidRDefault="00213BD5" w:rsidP="003E38C1">
            <w:pPr>
              <w:jc w:val="center"/>
            </w:pPr>
            <w:r w:rsidRPr="00DB1215"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  <w:r>
              <w:t>*</w:t>
            </w:r>
          </w:p>
        </w:tc>
        <w:tc>
          <w:tcPr>
            <w:tcW w:w="708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  <w:r w:rsidRPr="00DB1215">
              <w:rPr>
                <w:sz w:val="22"/>
                <w:szCs w:val="22"/>
              </w:rPr>
              <w:t>*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89" w:type="dxa"/>
            <w:vAlign w:val="center"/>
          </w:tcPr>
          <w:p w:rsidR="00213BD5" w:rsidRPr="00DB1215" w:rsidRDefault="00213BD5" w:rsidP="003E38C1">
            <w:pPr>
              <w:jc w:val="center"/>
            </w:pPr>
            <w:r w:rsidRPr="00DB1215"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8" w:type="dxa"/>
            <w:vAlign w:val="center"/>
          </w:tcPr>
          <w:p w:rsidR="00213BD5" w:rsidRPr="00DB1215" w:rsidRDefault="00213BD5" w:rsidP="003E38C1">
            <w:pPr>
              <w:jc w:val="center"/>
            </w:pPr>
            <w:r w:rsidRPr="00DB1215"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</w:tr>
      <w:tr w:rsidR="00213BD5" w:rsidRPr="00017F87">
        <w:trPr>
          <w:cantSplit/>
          <w:trHeight w:val="349"/>
        </w:trPr>
        <w:tc>
          <w:tcPr>
            <w:tcW w:w="675" w:type="dxa"/>
            <w:vMerge/>
            <w:vAlign w:val="center"/>
          </w:tcPr>
          <w:p w:rsidR="00213BD5" w:rsidRPr="00017F87" w:rsidRDefault="00213BD5" w:rsidP="003E38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13BD5" w:rsidRPr="00DB1215" w:rsidRDefault="00213BD5" w:rsidP="003E38C1">
            <w:r w:rsidRPr="00DB1215">
              <w:rPr>
                <w:sz w:val="22"/>
                <w:szCs w:val="22"/>
              </w:rPr>
              <w:t>Реферат</w:t>
            </w:r>
          </w:p>
        </w:tc>
        <w:tc>
          <w:tcPr>
            <w:tcW w:w="762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8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213BD5" w:rsidRPr="00DB1215" w:rsidRDefault="00213BD5" w:rsidP="003E38C1">
            <w:pPr>
              <w:jc w:val="center"/>
            </w:pPr>
            <w: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8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8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</w:tr>
      <w:tr w:rsidR="00213BD5" w:rsidRPr="00017F87">
        <w:trPr>
          <w:cantSplit/>
          <w:trHeight w:val="344"/>
        </w:trPr>
        <w:tc>
          <w:tcPr>
            <w:tcW w:w="675" w:type="dxa"/>
            <w:tcBorders>
              <w:bottom w:val="nil"/>
            </w:tcBorders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213BD5" w:rsidRPr="00DB1215" w:rsidRDefault="00213BD5" w:rsidP="003E38C1">
            <w:r w:rsidRPr="00DB1215">
              <w:rPr>
                <w:sz w:val="22"/>
                <w:szCs w:val="22"/>
              </w:rPr>
              <w:t>Тестовый опрос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8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ind w:left="-288" w:firstLine="288"/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8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8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vAlign w:val="center"/>
          </w:tcPr>
          <w:p w:rsidR="00213BD5" w:rsidRPr="00DB1215" w:rsidRDefault="00213BD5" w:rsidP="003E38C1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DB1215" w:rsidRDefault="00213BD5" w:rsidP="003E38C1">
            <w:pPr>
              <w:jc w:val="center"/>
            </w:pPr>
            <w:r w:rsidRPr="00DB1215">
              <w:rPr>
                <w:sz w:val="22"/>
                <w:szCs w:val="22"/>
              </w:rPr>
              <w:t>*</w:t>
            </w:r>
          </w:p>
        </w:tc>
      </w:tr>
      <w:tr w:rsidR="00213BD5" w:rsidRPr="00017F87">
        <w:trPr>
          <w:cantSplit/>
          <w:trHeight w:val="377"/>
        </w:trPr>
        <w:tc>
          <w:tcPr>
            <w:tcW w:w="675" w:type="dxa"/>
            <w:vAlign w:val="center"/>
          </w:tcPr>
          <w:p w:rsidR="00213BD5" w:rsidRPr="002A056F" w:rsidRDefault="00213BD5" w:rsidP="003E38C1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vAlign w:val="center"/>
          </w:tcPr>
          <w:p w:rsidR="00213BD5" w:rsidRPr="002A056F" w:rsidRDefault="00213BD5" w:rsidP="003E38C1">
            <w:pPr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Устный экзамен</w:t>
            </w:r>
          </w:p>
        </w:tc>
        <w:tc>
          <w:tcPr>
            <w:tcW w:w="762" w:type="dxa"/>
            <w:vAlign w:val="center"/>
          </w:tcPr>
          <w:p w:rsidR="00213BD5" w:rsidRPr="002A056F" w:rsidRDefault="00213BD5" w:rsidP="003E38C1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213BD5" w:rsidRPr="002A056F" w:rsidRDefault="00213BD5" w:rsidP="003E3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13BD5" w:rsidRPr="002A056F" w:rsidRDefault="00213BD5" w:rsidP="003E3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2A056F" w:rsidRDefault="00213BD5" w:rsidP="003E38C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:rsidR="00213BD5" w:rsidRPr="002A056F" w:rsidRDefault="00213BD5" w:rsidP="003E3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13BD5" w:rsidRPr="002A056F" w:rsidRDefault="00213BD5" w:rsidP="003E3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213BD5" w:rsidRPr="002A056F" w:rsidRDefault="00213BD5" w:rsidP="003E3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13BD5" w:rsidRPr="002A056F" w:rsidRDefault="00213BD5" w:rsidP="003E3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213BD5" w:rsidRPr="002A056F" w:rsidRDefault="00213BD5" w:rsidP="003E3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textDirection w:val="btLr"/>
            <w:vAlign w:val="center"/>
          </w:tcPr>
          <w:p w:rsidR="00213BD5" w:rsidRPr="00017F87" w:rsidRDefault="00213BD5" w:rsidP="003E38C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213BD5" w:rsidRDefault="00213BD5" w:rsidP="00BB3C53">
      <w:pPr>
        <w:pStyle w:val="BodyTextIndent"/>
        <w:ind w:left="0"/>
        <w:rPr>
          <w:sz w:val="20"/>
          <w:szCs w:val="20"/>
          <w:lang w:val="kk-KZ"/>
        </w:rPr>
      </w:pPr>
      <w:r w:rsidRPr="00017F87">
        <w:rPr>
          <w:b/>
          <w:sz w:val="20"/>
          <w:szCs w:val="20"/>
        </w:rPr>
        <w:t>Примечание 1</w:t>
      </w:r>
      <w:r w:rsidRPr="00017F87">
        <w:rPr>
          <w:sz w:val="20"/>
          <w:szCs w:val="20"/>
        </w:rPr>
        <w:t xml:space="preserve">. </w:t>
      </w:r>
      <w:r w:rsidRPr="003E38C1">
        <w:rPr>
          <w:sz w:val="20"/>
          <w:szCs w:val="20"/>
        </w:rPr>
        <w:t>Обучающийся, набравший по итогам семестра не менее 50% максимального семестрового рейтинга, допускается к сдаче экзамена.</w:t>
      </w:r>
      <w:r w:rsidRPr="00017F87">
        <w:rPr>
          <w:sz w:val="20"/>
          <w:szCs w:val="20"/>
        </w:rPr>
        <w:t xml:space="preserve"> Для получения положительной оценки необходимо на экзамене набрать не менее 50% максимального итогового рейтинга.</w:t>
      </w:r>
    </w:p>
    <w:p w:rsidR="00213BD5" w:rsidRPr="00017F87" w:rsidRDefault="00213BD5" w:rsidP="00BB3C53">
      <w:pPr>
        <w:pStyle w:val="BodyTextIndent"/>
        <w:ind w:left="0"/>
        <w:rPr>
          <w:sz w:val="20"/>
          <w:szCs w:val="20"/>
        </w:rPr>
      </w:pPr>
      <w:r w:rsidRPr="00017F87">
        <w:rPr>
          <w:b/>
          <w:sz w:val="20"/>
          <w:szCs w:val="20"/>
        </w:rPr>
        <w:t xml:space="preserve">Примечание 2. </w:t>
      </w:r>
      <w:r w:rsidRPr="00017F87">
        <w:rPr>
          <w:sz w:val="20"/>
          <w:szCs w:val="20"/>
        </w:rPr>
        <w:t xml:space="preserve">При наличии пропусков </w:t>
      </w:r>
      <w:r>
        <w:rPr>
          <w:color w:val="FF0000"/>
          <w:sz w:val="20"/>
          <w:szCs w:val="20"/>
        </w:rPr>
        <w:t xml:space="preserve"> </w:t>
      </w:r>
      <w:r w:rsidRPr="00017F87">
        <w:rPr>
          <w:color w:val="FF0000"/>
          <w:sz w:val="20"/>
          <w:szCs w:val="20"/>
        </w:rPr>
        <w:t xml:space="preserve"> </w:t>
      </w:r>
      <w:r w:rsidRPr="00C441D5">
        <w:rPr>
          <w:color w:val="000000"/>
          <w:sz w:val="20"/>
          <w:szCs w:val="20"/>
        </w:rPr>
        <w:t>практических</w:t>
      </w:r>
      <w:r w:rsidRPr="00017F87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213BD5" w:rsidRPr="00017F87" w:rsidRDefault="00213BD5" w:rsidP="003E38C1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213BD5" w:rsidRPr="00017F87">
        <w:tc>
          <w:tcPr>
            <w:tcW w:w="2957" w:type="dxa"/>
          </w:tcPr>
          <w:p w:rsidR="00213BD5" w:rsidRPr="00017F87" w:rsidRDefault="00213BD5" w:rsidP="003E38C1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</w:tcPr>
          <w:p w:rsidR="00213BD5" w:rsidRPr="00017F87" w:rsidRDefault="00213BD5" w:rsidP="003E38C1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</w:tcPr>
          <w:p w:rsidR="00213BD5" w:rsidRPr="00017F87" w:rsidRDefault="00213BD5" w:rsidP="003E38C1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</w:tcPr>
          <w:p w:rsidR="00213BD5" w:rsidRPr="00017F87" w:rsidRDefault="00213BD5" w:rsidP="003E38C1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</w:tcPr>
          <w:p w:rsidR="00213BD5" w:rsidRPr="00017F87" w:rsidRDefault="00213BD5" w:rsidP="003E38C1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213BD5" w:rsidRPr="00017F87">
        <w:tc>
          <w:tcPr>
            <w:tcW w:w="2957" w:type="dxa"/>
          </w:tcPr>
          <w:p w:rsidR="00213BD5" w:rsidRPr="00017F87" w:rsidRDefault="00213BD5" w:rsidP="003E38C1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 (</w:t>
            </w:r>
            <w:r w:rsidRPr="00017F87">
              <w:rPr>
                <w:sz w:val="20"/>
                <w:szCs w:val="20"/>
                <w:lang w:val="en-US"/>
              </w:rPr>
              <w:t xml:space="preserve">max = 100 </w:t>
            </w:r>
            <w:r w:rsidRPr="00017F87">
              <w:rPr>
                <w:sz w:val="20"/>
                <w:szCs w:val="20"/>
              </w:rPr>
              <w:t>баллов)</w:t>
            </w:r>
            <w:r w:rsidRPr="00017F87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213BD5" w:rsidRPr="00017F87" w:rsidRDefault="00213BD5" w:rsidP="003E3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0-49</w:t>
            </w:r>
          </w:p>
        </w:tc>
      </w:tr>
    </w:tbl>
    <w:p w:rsidR="00213BD5" w:rsidRPr="00017F87" w:rsidRDefault="00213BD5" w:rsidP="003E38C1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213BD5" w:rsidRPr="003E38C1" w:rsidRDefault="00213BD5" w:rsidP="003E38C1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  <w:r w:rsidRPr="003E38C1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213BD5" w:rsidRPr="003E38C1">
        <w:tc>
          <w:tcPr>
            <w:tcW w:w="2977" w:type="dxa"/>
          </w:tcPr>
          <w:p w:rsidR="00213BD5" w:rsidRPr="003E38C1" w:rsidRDefault="00213BD5" w:rsidP="003E38C1">
            <w:pPr>
              <w:spacing w:line="285" w:lineRule="atLeast"/>
              <w:ind w:firstLine="33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b/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b/>
                <w:color w:val="00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b/>
                <w:color w:val="00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b/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b/>
                <w:color w:val="00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b/>
                <w:color w:val="00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b/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b/>
                <w:color w:val="00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b/>
                <w:color w:val="00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b/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b/>
                <w:color w:val="000000"/>
                <w:spacing w:val="2"/>
                <w:sz w:val="20"/>
                <w:szCs w:val="20"/>
              </w:rPr>
              <w:t>F</w:t>
            </w:r>
          </w:p>
        </w:tc>
      </w:tr>
      <w:tr w:rsidR="00213BD5" w:rsidRPr="003E38C1">
        <w:trPr>
          <w:trHeight w:val="524"/>
        </w:trPr>
        <w:tc>
          <w:tcPr>
            <w:tcW w:w="2977" w:type="dxa"/>
            <w:vAlign w:val="center"/>
          </w:tcPr>
          <w:p w:rsidR="00213BD5" w:rsidRPr="003E38C1" w:rsidRDefault="00213BD5" w:rsidP="003E38C1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0-49</w:t>
            </w:r>
          </w:p>
        </w:tc>
      </w:tr>
      <w:tr w:rsidR="00213BD5" w:rsidRPr="003E38C1">
        <w:tc>
          <w:tcPr>
            <w:tcW w:w="2977" w:type="dxa"/>
            <w:vAlign w:val="center"/>
          </w:tcPr>
          <w:p w:rsidR="00213BD5" w:rsidRPr="003E38C1" w:rsidRDefault="00213BD5" w:rsidP="003E38C1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vAlign w:val="center"/>
          </w:tcPr>
          <w:p w:rsidR="00213BD5" w:rsidRPr="003E38C1" w:rsidRDefault="00213BD5" w:rsidP="003E38C1">
            <w:pPr>
              <w:spacing w:after="36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2900" w:type="dxa"/>
            <w:gridSpan w:val="3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1069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915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Неудовл</w:t>
            </w:r>
          </w:p>
        </w:tc>
      </w:tr>
      <w:tr w:rsidR="00213BD5" w:rsidRPr="003E38C1">
        <w:trPr>
          <w:trHeight w:val="428"/>
        </w:trPr>
        <w:tc>
          <w:tcPr>
            <w:tcW w:w="2977" w:type="dxa"/>
            <w:vAlign w:val="center"/>
          </w:tcPr>
          <w:p w:rsidR="00213BD5" w:rsidRPr="003E38C1" w:rsidRDefault="00213BD5" w:rsidP="003E38C1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vAlign w:val="center"/>
          </w:tcPr>
          <w:p w:rsidR="00213BD5" w:rsidRPr="003E38C1" w:rsidRDefault="00213BD5" w:rsidP="003E38C1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vAlign w:val="center"/>
          </w:tcPr>
          <w:p w:rsidR="00213BD5" w:rsidRPr="003E38C1" w:rsidRDefault="00213BD5" w:rsidP="003E38C1">
            <w:pPr>
              <w:spacing w:after="360" w:line="90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38C1">
              <w:rPr>
                <w:color w:val="000000"/>
                <w:spacing w:val="2"/>
                <w:sz w:val="20"/>
                <w:szCs w:val="20"/>
              </w:rPr>
              <w:t>FX, F</w:t>
            </w:r>
          </w:p>
        </w:tc>
      </w:tr>
    </w:tbl>
    <w:p w:rsidR="00213BD5" w:rsidRPr="003E38C1" w:rsidRDefault="00213BD5" w:rsidP="003E38C1">
      <w:pPr>
        <w:ind w:firstLine="540"/>
        <w:jc w:val="both"/>
        <w:rPr>
          <w:color w:val="000000"/>
          <w:sz w:val="28"/>
          <w:szCs w:val="28"/>
        </w:rPr>
        <w:sectPr w:rsidR="00213BD5" w:rsidRPr="003E38C1" w:rsidSect="002C7BC5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213BD5" w:rsidRPr="00DB1215" w:rsidRDefault="00213BD5" w:rsidP="00C56C7A">
      <w:pPr>
        <w:ind w:firstLine="540"/>
        <w:rPr>
          <w:b/>
          <w:sz w:val="22"/>
          <w:szCs w:val="22"/>
        </w:rPr>
      </w:pPr>
      <w:r w:rsidRPr="00DB1215">
        <w:rPr>
          <w:b/>
          <w:sz w:val="22"/>
          <w:szCs w:val="22"/>
        </w:rPr>
        <w:t>10  Задания на СРО</w:t>
      </w:r>
    </w:p>
    <w:tbl>
      <w:tblPr>
        <w:tblW w:w="9939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040"/>
        <w:gridCol w:w="759"/>
        <w:gridCol w:w="540"/>
        <w:gridCol w:w="416"/>
        <w:gridCol w:w="1924"/>
        <w:gridCol w:w="720"/>
      </w:tblGrid>
      <w:tr w:rsidR="00213BD5" w:rsidRPr="0065125D">
        <w:trPr>
          <w:trHeight w:val="630"/>
        </w:trPr>
        <w:tc>
          <w:tcPr>
            <w:tcW w:w="540" w:type="dxa"/>
          </w:tcPr>
          <w:p w:rsidR="00213BD5" w:rsidRPr="0065125D" w:rsidRDefault="00213BD5" w:rsidP="00C56C7A">
            <w:pPr>
              <w:jc w:val="center"/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№ п/п</w:t>
            </w:r>
          </w:p>
        </w:tc>
        <w:tc>
          <w:tcPr>
            <w:tcW w:w="5040" w:type="dxa"/>
          </w:tcPr>
          <w:p w:rsidR="00213BD5" w:rsidRPr="0065125D" w:rsidRDefault="00213BD5" w:rsidP="00C56C7A">
            <w:pPr>
              <w:jc w:val="center"/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 xml:space="preserve">Тема, задание, </w:t>
            </w:r>
          </w:p>
          <w:p w:rsidR="00213BD5" w:rsidRPr="0065125D" w:rsidRDefault="00213BD5" w:rsidP="00C56C7A">
            <w:pPr>
              <w:jc w:val="center"/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виды работ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ind w:right="-108"/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Ко</w:t>
            </w:r>
            <w:r w:rsidRPr="0065125D">
              <w:rPr>
                <w:sz w:val="20"/>
                <w:szCs w:val="20"/>
                <w:lang w:val="kk-KZ"/>
              </w:rPr>
              <w:t>л</w:t>
            </w:r>
            <w:r w:rsidRPr="0065125D">
              <w:rPr>
                <w:sz w:val="20"/>
                <w:szCs w:val="20"/>
              </w:rPr>
              <w:t>-во часов</w:t>
            </w:r>
          </w:p>
        </w:tc>
        <w:tc>
          <w:tcPr>
            <w:tcW w:w="540" w:type="dxa"/>
          </w:tcPr>
          <w:p w:rsidR="00213BD5" w:rsidRPr="0065125D" w:rsidRDefault="00213BD5" w:rsidP="00C56C7A">
            <w:pPr>
              <w:ind w:left="-108" w:right="-108"/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Лит-ра</w:t>
            </w:r>
          </w:p>
        </w:tc>
        <w:tc>
          <w:tcPr>
            <w:tcW w:w="2340" w:type="dxa"/>
            <w:gridSpan w:val="2"/>
          </w:tcPr>
          <w:p w:rsidR="00213BD5" w:rsidRPr="0065125D" w:rsidRDefault="00213BD5" w:rsidP="00C56C7A">
            <w:pPr>
              <w:jc w:val="center"/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72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Сроксдачи нед</w:t>
            </w:r>
          </w:p>
        </w:tc>
      </w:tr>
      <w:tr w:rsidR="00213BD5" w:rsidRPr="0065125D">
        <w:trPr>
          <w:cantSplit/>
          <w:trHeight w:val="746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:rsidR="00213BD5" w:rsidRPr="00901ADC" w:rsidRDefault="00213BD5" w:rsidP="001B13FD">
            <w:pPr>
              <w:ind w:firstLine="5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Структурно-смысловое членение научного текста. Тема научного текста.</w:t>
            </w:r>
          </w:p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213BD5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1, 2</w:t>
            </w:r>
          </w:p>
          <w:p w:rsidR="00213BD5" w:rsidRPr="006F43AA" w:rsidRDefault="00213BD5" w:rsidP="00C56C7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0" w:type="dxa"/>
            <w:gridSpan w:val="2"/>
          </w:tcPr>
          <w:p w:rsidR="00213BD5" w:rsidRPr="0065125D" w:rsidRDefault="00213BD5" w:rsidP="009C5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научного текста по специальности.  Определение темы текста, выделение в тексте имён существительных в различных падежах.</w:t>
            </w:r>
          </w:p>
        </w:tc>
        <w:tc>
          <w:tcPr>
            <w:tcW w:w="72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 xml:space="preserve">1 </w:t>
            </w:r>
          </w:p>
        </w:tc>
      </w:tr>
      <w:tr w:rsidR="00213BD5" w:rsidRPr="0065125D">
        <w:trPr>
          <w:cantSplit/>
          <w:trHeight w:val="357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2</w:t>
            </w:r>
          </w:p>
        </w:tc>
        <w:tc>
          <w:tcPr>
            <w:tcW w:w="5040" w:type="dxa"/>
          </w:tcPr>
          <w:p w:rsidR="00213BD5" w:rsidRPr="0065125D" w:rsidRDefault="00213BD5" w:rsidP="001B13F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Коммуникативная задача текста.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213BD5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1, 2</w:t>
            </w:r>
          </w:p>
          <w:p w:rsidR="00213BD5" w:rsidRPr="006F43AA" w:rsidRDefault="00213BD5" w:rsidP="00C56C7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</w:p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 по специальности: определение темы, КЗТ, видов информации, средств связи между предложениями в тексте.</w:t>
            </w:r>
          </w:p>
        </w:tc>
        <w:tc>
          <w:tcPr>
            <w:tcW w:w="72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 xml:space="preserve">2 </w:t>
            </w:r>
          </w:p>
        </w:tc>
      </w:tr>
      <w:tr w:rsidR="00213BD5" w:rsidRPr="0065125D">
        <w:trPr>
          <w:cantSplit/>
          <w:trHeight w:val="357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3</w:t>
            </w:r>
          </w:p>
        </w:tc>
        <w:tc>
          <w:tcPr>
            <w:tcW w:w="5040" w:type="dxa"/>
          </w:tcPr>
          <w:p w:rsidR="00213BD5" w:rsidRPr="0065125D" w:rsidRDefault="00213BD5" w:rsidP="00C56C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01A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Микротема научного текста.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 xml:space="preserve">1, </w:t>
            </w:r>
            <w:r>
              <w:rPr>
                <w:sz w:val="20"/>
                <w:szCs w:val="20"/>
              </w:rPr>
              <w:t>2,</w:t>
            </w:r>
          </w:p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213BD5" w:rsidRPr="0065125D" w:rsidRDefault="00213BD5" w:rsidP="003C25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72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 xml:space="preserve">3,4 </w:t>
            </w:r>
          </w:p>
        </w:tc>
      </w:tr>
      <w:tr w:rsidR="00213BD5" w:rsidRPr="0065125D">
        <w:trPr>
          <w:cantSplit/>
          <w:trHeight w:val="1212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4</w:t>
            </w:r>
          </w:p>
        </w:tc>
        <w:tc>
          <w:tcPr>
            <w:tcW w:w="5040" w:type="dxa"/>
          </w:tcPr>
          <w:p w:rsidR="00213BD5" w:rsidRPr="003F118D" w:rsidRDefault="00213BD5" w:rsidP="00C56C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Данная и новая информация научного текста.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213BD5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1, 2</w:t>
            </w:r>
          </w:p>
          <w:p w:rsidR="00213BD5" w:rsidRPr="006F43AA" w:rsidRDefault="00213BD5" w:rsidP="00C56C7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</w:p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Сообщение  на тему «Особенности делового общения». Определение ремы  как основного содержания сообщения.</w:t>
            </w:r>
          </w:p>
        </w:tc>
        <w:tc>
          <w:tcPr>
            <w:tcW w:w="72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 xml:space="preserve">5,6 </w:t>
            </w:r>
          </w:p>
        </w:tc>
      </w:tr>
      <w:tr w:rsidR="00213BD5" w:rsidRPr="0065125D">
        <w:trPr>
          <w:cantSplit/>
          <w:trHeight w:val="825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5</w:t>
            </w:r>
          </w:p>
        </w:tc>
        <w:tc>
          <w:tcPr>
            <w:tcW w:w="5040" w:type="dxa"/>
          </w:tcPr>
          <w:p w:rsidR="00213BD5" w:rsidRPr="003F118D" w:rsidRDefault="00213BD5" w:rsidP="00C56C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Роль предложения в тексте.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213BD5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2,</w:t>
            </w:r>
          </w:p>
          <w:p w:rsidR="00213BD5" w:rsidRPr="006F43AA" w:rsidRDefault="00213BD5" w:rsidP="00C56C7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0" w:type="dxa"/>
            <w:gridSpan w:val="2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выступления по теме «Роль предложения в тексте»</w:t>
            </w:r>
            <w:r w:rsidRPr="00FF506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 xml:space="preserve">7 </w:t>
            </w:r>
          </w:p>
        </w:tc>
      </w:tr>
      <w:tr w:rsidR="00213BD5" w:rsidRPr="0065125D">
        <w:trPr>
          <w:cantSplit/>
          <w:trHeight w:val="763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6</w:t>
            </w:r>
          </w:p>
        </w:tc>
        <w:tc>
          <w:tcPr>
            <w:tcW w:w="5040" w:type="dxa"/>
          </w:tcPr>
          <w:p w:rsidR="00213BD5" w:rsidRPr="0065125D" w:rsidRDefault="00213BD5" w:rsidP="00D653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Способы развития информации в тексте. Основная и дополнительная информация в тексте.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213BD5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1, 2</w:t>
            </w:r>
            <w:r>
              <w:rPr>
                <w:sz w:val="20"/>
                <w:szCs w:val="20"/>
              </w:rPr>
              <w:t>,</w:t>
            </w:r>
          </w:p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2340" w:type="dxa"/>
            <w:gridSpan w:val="2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</w:t>
            </w:r>
          </w:p>
        </w:tc>
        <w:tc>
          <w:tcPr>
            <w:tcW w:w="72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 xml:space="preserve">8 </w:t>
            </w:r>
          </w:p>
        </w:tc>
      </w:tr>
      <w:tr w:rsidR="00213BD5" w:rsidRPr="0065125D">
        <w:trPr>
          <w:cantSplit/>
          <w:trHeight w:val="357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7</w:t>
            </w:r>
          </w:p>
        </w:tc>
        <w:tc>
          <w:tcPr>
            <w:tcW w:w="5040" w:type="dxa"/>
          </w:tcPr>
          <w:p w:rsidR="00213BD5" w:rsidRPr="0065125D" w:rsidRDefault="00213BD5" w:rsidP="00C56C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Компрессия научного текста. Вторичные научные тексты.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213BD5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1, 2</w:t>
            </w:r>
            <w:r>
              <w:rPr>
                <w:sz w:val="20"/>
                <w:szCs w:val="20"/>
              </w:rPr>
              <w:t>,</w:t>
            </w:r>
          </w:p>
          <w:p w:rsidR="00213BD5" w:rsidRPr="006F43AA" w:rsidRDefault="00213BD5" w:rsidP="00C56C7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0" w:type="dxa"/>
            <w:gridSpan w:val="2"/>
          </w:tcPr>
          <w:p w:rsidR="00213BD5" w:rsidRPr="00214DC0" w:rsidRDefault="00213BD5" w:rsidP="00C56C7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Беседа по теме</w:t>
            </w:r>
          </w:p>
        </w:tc>
        <w:tc>
          <w:tcPr>
            <w:tcW w:w="72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 xml:space="preserve">9,10 </w:t>
            </w:r>
          </w:p>
        </w:tc>
      </w:tr>
      <w:tr w:rsidR="00213BD5" w:rsidRPr="0065125D">
        <w:trPr>
          <w:cantSplit/>
          <w:trHeight w:val="852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8</w:t>
            </w:r>
          </w:p>
        </w:tc>
        <w:tc>
          <w:tcPr>
            <w:tcW w:w="5040" w:type="dxa"/>
          </w:tcPr>
          <w:p w:rsidR="00213BD5" w:rsidRPr="0065125D" w:rsidRDefault="00213BD5" w:rsidP="00C56C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План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213BD5" w:rsidRPr="006F43AA" w:rsidRDefault="00213BD5" w:rsidP="00C56C7A">
            <w:pPr>
              <w:rPr>
                <w:sz w:val="20"/>
                <w:szCs w:val="20"/>
                <w:lang w:val="en-US"/>
              </w:rPr>
            </w:pPr>
            <w:r w:rsidRPr="0065125D">
              <w:rPr>
                <w:sz w:val="20"/>
                <w:szCs w:val="20"/>
              </w:rPr>
              <w:t>1, 2</w:t>
            </w:r>
            <w:r>
              <w:rPr>
                <w:sz w:val="20"/>
                <w:szCs w:val="20"/>
              </w:rPr>
              <w:t>,3</w:t>
            </w:r>
          </w:p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213BD5" w:rsidRPr="0065125D" w:rsidRDefault="00213BD5" w:rsidP="00C56C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свёрнутого, сжатого содержания к тексту по специальности.</w:t>
            </w:r>
          </w:p>
        </w:tc>
        <w:tc>
          <w:tcPr>
            <w:tcW w:w="72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 xml:space="preserve">11,12 </w:t>
            </w:r>
          </w:p>
        </w:tc>
      </w:tr>
      <w:tr w:rsidR="00213BD5" w:rsidRPr="0065125D">
        <w:trPr>
          <w:cantSplit/>
          <w:trHeight w:val="1037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9</w:t>
            </w:r>
          </w:p>
        </w:tc>
        <w:tc>
          <w:tcPr>
            <w:tcW w:w="5040" w:type="dxa"/>
          </w:tcPr>
          <w:p w:rsidR="00213BD5" w:rsidRPr="00F75B40" w:rsidRDefault="00213BD5" w:rsidP="00C56C7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Аннотация. Аннотирование научного текста.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1, 2</w:t>
            </w:r>
          </w:p>
          <w:p w:rsidR="00213BD5" w:rsidRPr="006F43AA" w:rsidRDefault="00213BD5" w:rsidP="00C56C7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0" w:type="dxa"/>
            <w:gridSpan w:val="2"/>
          </w:tcPr>
          <w:p w:rsidR="00213BD5" w:rsidRPr="009C573F" w:rsidRDefault="00213BD5" w:rsidP="00C56C7A">
            <w:pPr>
              <w:rPr>
                <w:sz w:val="20"/>
                <w:szCs w:val="20"/>
              </w:rPr>
            </w:pPr>
            <w:r w:rsidRPr="009C573F">
              <w:rPr>
                <w:sz w:val="20"/>
                <w:szCs w:val="20"/>
              </w:rPr>
              <w:t>Написание аннотации к тексту по специальности, о конституции РК.</w:t>
            </w:r>
          </w:p>
        </w:tc>
        <w:tc>
          <w:tcPr>
            <w:tcW w:w="72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 xml:space="preserve">13 </w:t>
            </w:r>
          </w:p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</w:tr>
      <w:tr w:rsidR="00213BD5" w:rsidRPr="0065125D">
        <w:trPr>
          <w:cantSplit/>
          <w:trHeight w:val="357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10</w:t>
            </w:r>
          </w:p>
        </w:tc>
        <w:tc>
          <w:tcPr>
            <w:tcW w:w="5040" w:type="dxa"/>
          </w:tcPr>
          <w:p w:rsidR="00213BD5" w:rsidRPr="0065125D" w:rsidRDefault="00213BD5" w:rsidP="00C56C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01A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Реферат. Реферирование научного текста. 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2,5</w:t>
            </w:r>
          </w:p>
        </w:tc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1, 2</w:t>
            </w:r>
          </w:p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Реферирование текста по специальности: презентация реферата</w:t>
            </w:r>
          </w:p>
        </w:tc>
        <w:tc>
          <w:tcPr>
            <w:tcW w:w="72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 xml:space="preserve">14 </w:t>
            </w:r>
          </w:p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</w:tr>
      <w:tr w:rsidR="00213BD5" w:rsidRPr="0065125D">
        <w:trPr>
          <w:cantSplit/>
          <w:trHeight w:val="821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  <w:lang w:val="kk-KZ"/>
              </w:rPr>
            </w:pPr>
            <w:r w:rsidRPr="0065125D"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5040" w:type="dxa"/>
          </w:tcPr>
          <w:p w:rsidR="00213BD5" w:rsidRPr="00A57E45" w:rsidRDefault="00213BD5" w:rsidP="00C56C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Отзыв и рецензия. Рецензирование текста.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540" w:type="dxa"/>
          </w:tcPr>
          <w:p w:rsidR="00213BD5" w:rsidRPr="006F43AA" w:rsidRDefault="00213BD5" w:rsidP="00C56C7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kk-KZ"/>
              </w:rPr>
              <w:t>1,2,3</w:t>
            </w:r>
          </w:p>
        </w:tc>
        <w:tc>
          <w:tcPr>
            <w:tcW w:w="2340" w:type="dxa"/>
            <w:gridSpan w:val="2"/>
          </w:tcPr>
          <w:p w:rsidR="00213BD5" w:rsidRPr="00C40517" w:rsidRDefault="00213BD5" w:rsidP="00B823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Рецензия на прочитанную книгу или просмотренный спектакль.</w:t>
            </w:r>
          </w:p>
        </w:tc>
        <w:tc>
          <w:tcPr>
            <w:tcW w:w="720" w:type="dxa"/>
          </w:tcPr>
          <w:p w:rsidR="00213BD5" w:rsidRPr="0065125D" w:rsidRDefault="00213BD5" w:rsidP="00C56C7A">
            <w:pPr>
              <w:rPr>
                <w:sz w:val="20"/>
                <w:szCs w:val="20"/>
                <w:lang w:val="kk-KZ"/>
              </w:rPr>
            </w:pPr>
            <w:r w:rsidRPr="0065125D">
              <w:rPr>
                <w:sz w:val="20"/>
                <w:szCs w:val="20"/>
                <w:lang w:val="kk-KZ"/>
              </w:rPr>
              <w:t xml:space="preserve">15 </w:t>
            </w:r>
          </w:p>
          <w:p w:rsidR="00213BD5" w:rsidRPr="0065125D" w:rsidRDefault="00213BD5" w:rsidP="00C56C7A">
            <w:pPr>
              <w:rPr>
                <w:sz w:val="20"/>
                <w:szCs w:val="20"/>
                <w:lang w:val="kk-KZ"/>
              </w:rPr>
            </w:pPr>
          </w:p>
        </w:tc>
      </w:tr>
      <w:tr w:rsidR="00213BD5" w:rsidRPr="0065125D">
        <w:trPr>
          <w:cantSplit/>
          <w:trHeight w:val="357"/>
        </w:trPr>
        <w:tc>
          <w:tcPr>
            <w:tcW w:w="9939" w:type="dxa"/>
            <w:gridSpan w:val="7"/>
          </w:tcPr>
          <w:p w:rsidR="00213BD5" w:rsidRPr="0065125D" w:rsidRDefault="00213BD5" w:rsidP="00C56C7A">
            <w:pPr>
              <w:jc w:val="center"/>
              <w:rPr>
                <w:b/>
                <w:sz w:val="20"/>
                <w:szCs w:val="20"/>
              </w:rPr>
            </w:pPr>
            <w:r w:rsidRPr="0065125D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213BD5" w:rsidRPr="0065125D">
        <w:trPr>
          <w:cantSplit/>
          <w:trHeight w:val="357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5040" w:type="dxa"/>
          </w:tcPr>
          <w:p w:rsidR="00213BD5" w:rsidRPr="0065125D" w:rsidRDefault="00213BD5" w:rsidP="00C56C7A">
            <w:pPr>
              <w:rPr>
                <w:color w:val="000000"/>
                <w:sz w:val="20"/>
                <w:szCs w:val="20"/>
              </w:rPr>
            </w:pPr>
            <w:r w:rsidRPr="0065125D">
              <w:rPr>
                <w:color w:val="000000"/>
                <w:sz w:val="20"/>
                <w:szCs w:val="20"/>
              </w:rPr>
              <w:t>Подготовка к практическим занятиям (</w:t>
            </w:r>
            <w:r w:rsidRPr="00A34904">
              <w:rPr>
                <w:sz w:val="20"/>
                <w:szCs w:val="20"/>
              </w:rPr>
              <w:t>05</w:t>
            </w:r>
            <w:r w:rsidRPr="0065125D">
              <w:rPr>
                <w:color w:val="000000"/>
                <w:sz w:val="20"/>
                <w:szCs w:val="20"/>
              </w:rPr>
              <w:t xml:space="preserve"> х кол-во </w:t>
            </w:r>
            <w:r w:rsidRPr="00BE3DFE">
              <w:rPr>
                <w:color w:val="000000"/>
                <w:sz w:val="20"/>
                <w:szCs w:val="20"/>
              </w:rPr>
              <w:t>зан</w:t>
            </w:r>
            <w:r w:rsidRPr="0065125D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22,5</w:t>
            </w:r>
          </w:p>
        </w:tc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nil"/>
            </w:tcBorders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13BD5" w:rsidRPr="0065125D" w:rsidRDefault="00213BD5" w:rsidP="00C56C7A">
            <w:pPr>
              <w:jc w:val="center"/>
              <w:rPr>
                <w:sz w:val="20"/>
                <w:szCs w:val="20"/>
              </w:rPr>
            </w:pPr>
          </w:p>
        </w:tc>
      </w:tr>
      <w:tr w:rsidR="00213BD5" w:rsidRPr="0065125D">
        <w:trPr>
          <w:cantSplit/>
          <w:trHeight w:val="357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5040" w:type="dxa"/>
          </w:tcPr>
          <w:p w:rsidR="00213BD5" w:rsidRPr="0065125D" w:rsidRDefault="00213BD5" w:rsidP="00C56C7A">
            <w:pPr>
              <w:rPr>
                <w:color w:val="000000"/>
                <w:sz w:val="20"/>
                <w:szCs w:val="20"/>
              </w:rPr>
            </w:pPr>
            <w:r w:rsidRPr="0065125D"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 w:rsidRPr="00A34904">
              <w:rPr>
                <w:sz w:val="20"/>
                <w:szCs w:val="20"/>
              </w:rPr>
              <w:t xml:space="preserve">1час </w:t>
            </w:r>
            <w:r w:rsidRPr="0065125D">
              <w:rPr>
                <w:color w:val="000000"/>
                <w:sz w:val="20"/>
                <w:szCs w:val="20"/>
              </w:rPr>
              <w:t>х вид контроля)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8</w:t>
            </w:r>
          </w:p>
        </w:tc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13BD5" w:rsidRPr="0065125D" w:rsidRDefault="00213BD5" w:rsidP="00C56C7A">
            <w:pPr>
              <w:jc w:val="center"/>
              <w:rPr>
                <w:sz w:val="20"/>
                <w:szCs w:val="20"/>
              </w:rPr>
            </w:pPr>
          </w:p>
        </w:tc>
      </w:tr>
      <w:tr w:rsidR="00213BD5" w:rsidRPr="0065125D">
        <w:trPr>
          <w:cantSplit/>
          <w:trHeight w:val="357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5040" w:type="dxa"/>
          </w:tcPr>
          <w:p w:rsidR="00213BD5" w:rsidRPr="0065125D" w:rsidRDefault="00213BD5" w:rsidP="00C56C7A">
            <w:pPr>
              <w:rPr>
                <w:color w:val="000000"/>
                <w:sz w:val="20"/>
                <w:szCs w:val="20"/>
              </w:rPr>
            </w:pPr>
            <w:r w:rsidRPr="0065125D">
              <w:rPr>
                <w:color w:val="000000"/>
                <w:sz w:val="20"/>
                <w:szCs w:val="20"/>
              </w:rPr>
              <w:t>Подготовка к рубежному контролю (</w:t>
            </w:r>
            <w:r w:rsidRPr="00A34904">
              <w:rPr>
                <w:sz w:val="20"/>
                <w:szCs w:val="20"/>
              </w:rPr>
              <w:t>2 часа х</w:t>
            </w:r>
            <w:r w:rsidRPr="0065125D">
              <w:rPr>
                <w:color w:val="000000"/>
                <w:sz w:val="20"/>
                <w:szCs w:val="20"/>
              </w:rPr>
              <w:t xml:space="preserve"> 1РК)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  <w:r w:rsidRPr="0065125D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13BD5" w:rsidRPr="0065125D" w:rsidRDefault="00213BD5" w:rsidP="00C56C7A">
            <w:pPr>
              <w:jc w:val="center"/>
              <w:rPr>
                <w:sz w:val="20"/>
                <w:szCs w:val="20"/>
              </w:rPr>
            </w:pPr>
          </w:p>
        </w:tc>
      </w:tr>
      <w:tr w:rsidR="00213BD5" w:rsidRPr="0065125D">
        <w:trPr>
          <w:cantSplit/>
          <w:trHeight w:val="357"/>
        </w:trPr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5040" w:type="dxa"/>
          </w:tcPr>
          <w:p w:rsidR="00213BD5" w:rsidRPr="0065125D" w:rsidRDefault="00213BD5" w:rsidP="00C56C7A">
            <w:pPr>
              <w:rPr>
                <w:b/>
                <w:sz w:val="20"/>
                <w:szCs w:val="20"/>
                <w:lang w:val="kk-KZ"/>
              </w:rPr>
            </w:pPr>
            <w:r w:rsidRPr="0065125D">
              <w:rPr>
                <w:b/>
                <w:sz w:val="20"/>
                <w:szCs w:val="20"/>
              </w:rPr>
              <w:t>Итого часов по СР</w:t>
            </w:r>
            <w:r w:rsidRPr="0065125D">
              <w:rPr>
                <w:b/>
                <w:sz w:val="20"/>
                <w:szCs w:val="20"/>
                <w:lang w:val="kk-KZ"/>
              </w:rPr>
              <w:t>О</w:t>
            </w:r>
          </w:p>
        </w:tc>
        <w:tc>
          <w:tcPr>
            <w:tcW w:w="759" w:type="dxa"/>
          </w:tcPr>
          <w:p w:rsidR="00213BD5" w:rsidRPr="0065125D" w:rsidRDefault="00213BD5" w:rsidP="00C56C7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54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13BD5" w:rsidRPr="0065125D" w:rsidRDefault="00213BD5" w:rsidP="00C56C7A">
            <w:pPr>
              <w:rPr>
                <w:sz w:val="20"/>
                <w:szCs w:val="20"/>
              </w:rPr>
            </w:pPr>
          </w:p>
        </w:tc>
      </w:tr>
    </w:tbl>
    <w:p w:rsidR="00213BD5" w:rsidRPr="00BB69F9" w:rsidRDefault="00213BD5" w:rsidP="00C56C7A">
      <w:pPr>
        <w:rPr>
          <w:color w:val="000000"/>
          <w:sz w:val="20"/>
          <w:szCs w:val="20"/>
        </w:rPr>
      </w:pPr>
      <w:r w:rsidRPr="00BB69F9">
        <w:rPr>
          <w:sz w:val="20"/>
          <w:szCs w:val="20"/>
        </w:rPr>
        <w:t xml:space="preserve">Программа составлена  Баяхметовой А.А., канд. филолог.наук, старшим преподавателем </w:t>
      </w:r>
      <w:r w:rsidRPr="00BB69F9">
        <w:rPr>
          <w:color w:val="000000"/>
          <w:sz w:val="20"/>
          <w:szCs w:val="20"/>
          <w:lang w:val="kk-KZ"/>
        </w:rPr>
        <w:t>кафедры практической лингвистики</w:t>
      </w:r>
    </w:p>
    <w:p w:rsidR="00213BD5" w:rsidRPr="00BB69F9" w:rsidRDefault="00213BD5" w:rsidP="00C56C7A">
      <w:pPr>
        <w:rPr>
          <w:sz w:val="20"/>
          <w:szCs w:val="20"/>
        </w:rPr>
      </w:pPr>
      <w:r>
        <w:rPr>
          <w:color w:val="000000"/>
          <w:sz w:val="20"/>
          <w:szCs w:val="20"/>
          <w:lang w:val="kk-KZ"/>
        </w:rPr>
        <w:t>1</w:t>
      </w:r>
      <w:r w:rsidRPr="00754C44">
        <w:rPr>
          <w:color w:val="000000"/>
          <w:sz w:val="20"/>
          <w:szCs w:val="20"/>
        </w:rPr>
        <w:t>2.</w:t>
      </w:r>
      <w:r>
        <w:rPr>
          <w:color w:val="000000"/>
          <w:sz w:val="20"/>
          <w:szCs w:val="20"/>
        </w:rPr>
        <w:t>0</w:t>
      </w:r>
      <w:r>
        <w:rPr>
          <w:color w:val="000000"/>
          <w:sz w:val="20"/>
          <w:szCs w:val="20"/>
          <w:lang w:val="kk-KZ"/>
        </w:rPr>
        <w:t>5</w:t>
      </w:r>
      <w:r w:rsidRPr="00754C44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2017</w:t>
      </w:r>
      <w:r w:rsidRPr="00BB69F9">
        <w:rPr>
          <w:color w:val="000000"/>
          <w:sz w:val="20"/>
          <w:szCs w:val="20"/>
          <w:lang w:val="kk-KZ"/>
        </w:rPr>
        <w:t xml:space="preserve"> </w:t>
      </w:r>
      <w:r w:rsidRPr="00BB69F9">
        <w:rPr>
          <w:color w:val="000000"/>
          <w:sz w:val="20"/>
          <w:szCs w:val="20"/>
        </w:rPr>
        <w:t xml:space="preserve">г.                                                             </w:t>
      </w:r>
      <w:r w:rsidRPr="00BB69F9">
        <w:rPr>
          <w:sz w:val="20"/>
          <w:szCs w:val="20"/>
        </w:rPr>
        <w:t>____________________</w:t>
      </w:r>
    </w:p>
    <w:p w:rsidR="00213BD5" w:rsidRPr="00BB69F9" w:rsidRDefault="00213BD5" w:rsidP="00C56C7A">
      <w:pPr>
        <w:rPr>
          <w:color w:val="FF6600"/>
          <w:sz w:val="20"/>
          <w:szCs w:val="20"/>
          <w:lang w:val="kk-KZ"/>
        </w:rPr>
      </w:pPr>
      <w:r w:rsidRPr="00BB69F9">
        <w:rPr>
          <w:sz w:val="20"/>
          <w:szCs w:val="20"/>
        </w:rPr>
        <w:t xml:space="preserve">Рассмотрена и утверждена на заседании </w:t>
      </w:r>
      <w:r w:rsidRPr="00BB69F9">
        <w:rPr>
          <w:color w:val="000000"/>
          <w:sz w:val="20"/>
          <w:szCs w:val="20"/>
          <w:lang w:val="kk-KZ"/>
        </w:rPr>
        <w:t>кафедры практической лингвистики</w:t>
      </w:r>
    </w:p>
    <w:p w:rsidR="00213BD5" w:rsidRPr="00BB3C53" w:rsidRDefault="00213BD5" w:rsidP="00C56C7A">
      <w:pPr>
        <w:rPr>
          <w:sz w:val="20"/>
          <w:szCs w:val="20"/>
          <w:lang w:val="kk-KZ"/>
        </w:rPr>
      </w:pPr>
      <w:r>
        <w:rPr>
          <w:sz w:val="20"/>
          <w:szCs w:val="20"/>
        </w:rPr>
        <w:t xml:space="preserve">протокол от  </w:t>
      </w:r>
      <w:r>
        <w:rPr>
          <w:sz w:val="20"/>
          <w:szCs w:val="20"/>
          <w:lang w:val="kk-KZ"/>
        </w:rPr>
        <w:t>25</w:t>
      </w:r>
      <w:r>
        <w:rPr>
          <w:sz w:val="20"/>
          <w:szCs w:val="20"/>
        </w:rPr>
        <w:t>.0</w:t>
      </w:r>
      <w:r>
        <w:rPr>
          <w:sz w:val="20"/>
          <w:szCs w:val="20"/>
          <w:lang w:val="kk-KZ"/>
        </w:rPr>
        <w:t>5</w:t>
      </w:r>
      <w:r>
        <w:rPr>
          <w:sz w:val="20"/>
          <w:szCs w:val="20"/>
        </w:rPr>
        <w:t>. 2017</w:t>
      </w:r>
      <w:r w:rsidRPr="00BB69F9">
        <w:rPr>
          <w:sz w:val="20"/>
          <w:szCs w:val="20"/>
        </w:rPr>
        <w:t xml:space="preserve"> г</w:t>
      </w:r>
      <w:r>
        <w:rPr>
          <w:sz w:val="20"/>
          <w:szCs w:val="20"/>
        </w:rPr>
        <w:t xml:space="preserve">. № </w:t>
      </w:r>
      <w:r>
        <w:rPr>
          <w:sz w:val="20"/>
          <w:szCs w:val="20"/>
          <w:lang w:val="kk-KZ"/>
        </w:rPr>
        <w:t>6</w:t>
      </w:r>
    </w:p>
    <w:p w:rsidR="00213BD5" w:rsidRDefault="00213BD5" w:rsidP="00C56C7A">
      <w:pPr>
        <w:jc w:val="both"/>
        <w:rPr>
          <w:sz w:val="20"/>
          <w:szCs w:val="20"/>
          <w:lang w:val="kk-KZ"/>
        </w:rPr>
      </w:pPr>
      <w:r w:rsidRPr="00BB69F9">
        <w:rPr>
          <w:sz w:val="20"/>
          <w:szCs w:val="20"/>
          <w:lang w:val="kk-KZ"/>
        </w:rPr>
        <w:t xml:space="preserve"> Зав.кафедрой:                                 Г. Журсиналина </w:t>
      </w:r>
    </w:p>
    <w:p w:rsidR="00213BD5" w:rsidRDefault="00213BD5" w:rsidP="00C56C7A">
      <w:pPr>
        <w:jc w:val="both"/>
        <w:rPr>
          <w:sz w:val="20"/>
          <w:szCs w:val="20"/>
          <w:lang w:val="kk-KZ"/>
        </w:rPr>
      </w:pPr>
    </w:p>
    <w:p w:rsidR="00213BD5" w:rsidRDefault="00213BD5" w:rsidP="00C56C7A">
      <w:pPr>
        <w:jc w:val="both"/>
        <w:rPr>
          <w:sz w:val="20"/>
          <w:szCs w:val="20"/>
          <w:lang w:val="kk-KZ"/>
        </w:rPr>
      </w:pPr>
    </w:p>
    <w:p w:rsidR="00213BD5" w:rsidRPr="00BB69F9" w:rsidRDefault="00213BD5" w:rsidP="00C56C7A">
      <w:pPr>
        <w:jc w:val="both"/>
        <w:rPr>
          <w:sz w:val="20"/>
          <w:szCs w:val="20"/>
          <w:lang w:val="kk-KZ"/>
        </w:rPr>
      </w:pPr>
    </w:p>
    <w:sectPr w:rsidR="00213BD5" w:rsidRPr="00BB69F9" w:rsidSect="002C7BC5">
      <w:pgSz w:w="11906" w:h="16838" w:code="9"/>
      <w:pgMar w:top="414" w:right="851" w:bottom="567" w:left="1134" w:header="737" w:footer="737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BD5" w:rsidRDefault="00213BD5" w:rsidP="00710802">
      <w:r>
        <w:separator/>
      </w:r>
    </w:p>
  </w:endnote>
  <w:endnote w:type="continuationSeparator" w:id="1">
    <w:p w:rsidR="00213BD5" w:rsidRDefault="00213BD5" w:rsidP="0071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BD5" w:rsidRDefault="00213BD5" w:rsidP="00710802">
      <w:r>
        <w:separator/>
      </w:r>
    </w:p>
  </w:footnote>
  <w:footnote w:type="continuationSeparator" w:id="1">
    <w:p w:rsidR="00213BD5" w:rsidRDefault="00213BD5" w:rsidP="007108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76AC03A"/>
    <w:lvl w:ilvl="0">
      <w:numFmt w:val="bullet"/>
      <w:lvlText w:val="*"/>
      <w:lvlJc w:val="left"/>
    </w:lvl>
  </w:abstractNum>
  <w:abstractNum w:abstractNumId="1">
    <w:nsid w:val="005F7109"/>
    <w:multiLevelType w:val="multilevel"/>
    <w:tmpl w:val="73D6468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1135B51"/>
    <w:multiLevelType w:val="multilevel"/>
    <w:tmpl w:val="C3C4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19675DE"/>
    <w:multiLevelType w:val="hybridMultilevel"/>
    <w:tmpl w:val="2FB810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1DF0161"/>
    <w:multiLevelType w:val="hybridMultilevel"/>
    <w:tmpl w:val="042E989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4F25C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45A24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A54A2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28478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0EEB1C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89A79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2020F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6486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9AF3B74"/>
    <w:multiLevelType w:val="hybridMultilevel"/>
    <w:tmpl w:val="9AAE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862F04"/>
    <w:multiLevelType w:val="hybridMultilevel"/>
    <w:tmpl w:val="C37C18A2"/>
    <w:lvl w:ilvl="0" w:tplc="933016A6">
      <w:start w:val="1"/>
      <w:numFmt w:val="decimal"/>
      <w:lvlText w:val="%1"/>
      <w:lvlJc w:val="left"/>
      <w:pPr>
        <w:ind w:left="7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7">
    <w:nsid w:val="16C25599"/>
    <w:multiLevelType w:val="hybridMultilevel"/>
    <w:tmpl w:val="76785940"/>
    <w:lvl w:ilvl="0" w:tplc="4BBE4452">
      <w:start w:val="1"/>
      <w:numFmt w:val="decimal"/>
      <w:lvlText w:val="%1"/>
      <w:lvlJc w:val="left"/>
      <w:pPr>
        <w:ind w:left="735" w:hanging="375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A80922"/>
    <w:multiLevelType w:val="hybridMultilevel"/>
    <w:tmpl w:val="52F4CBBC"/>
    <w:lvl w:ilvl="0" w:tplc="933016A6">
      <w:start w:val="2"/>
      <w:numFmt w:val="decimal"/>
      <w:lvlText w:val="%1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A52D09"/>
    <w:multiLevelType w:val="hybridMultilevel"/>
    <w:tmpl w:val="C2109014"/>
    <w:lvl w:ilvl="0" w:tplc="C928A2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E9741C"/>
    <w:multiLevelType w:val="multilevel"/>
    <w:tmpl w:val="2F12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F25BC2"/>
    <w:multiLevelType w:val="multilevel"/>
    <w:tmpl w:val="F93C2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2949F8"/>
    <w:multiLevelType w:val="hybridMultilevel"/>
    <w:tmpl w:val="D6F4C8CC"/>
    <w:lvl w:ilvl="0" w:tplc="0419000F">
      <w:start w:val="1"/>
      <w:numFmt w:val="decimal"/>
      <w:lvlText w:val="%1."/>
      <w:lvlJc w:val="left"/>
      <w:pPr>
        <w:ind w:left="10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04" w:hanging="180"/>
      </w:pPr>
      <w:rPr>
        <w:rFonts w:cs="Times New Roman"/>
      </w:rPr>
    </w:lvl>
  </w:abstractNum>
  <w:abstractNum w:abstractNumId="13">
    <w:nsid w:val="27F21E89"/>
    <w:multiLevelType w:val="hybridMultilevel"/>
    <w:tmpl w:val="4DFC12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0AA38AC"/>
    <w:multiLevelType w:val="hybridMultilevel"/>
    <w:tmpl w:val="69F67AD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1C1794"/>
    <w:multiLevelType w:val="hybridMultilevel"/>
    <w:tmpl w:val="6220DCC0"/>
    <w:lvl w:ilvl="0" w:tplc="933016A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F14E5F"/>
    <w:multiLevelType w:val="hybridMultilevel"/>
    <w:tmpl w:val="B814761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1B63B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76C1C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56256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BE66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30473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91EFC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CE696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6309B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6B86C77"/>
    <w:multiLevelType w:val="multilevel"/>
    <w:tmpl w:val="9A66B6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72A05A6"/>
    <w:multiLevelType w:val="hybridMultilevel"/>
    <w:tmpl w:val="1BA26440"/>
    <w:lvl w:ilvl="0" w:tplc="933016A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B2822B0"/>
    <w:multiLevelType w:val="multilevel"/>
    <w:tmpl w:val="F050D2B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D0363B2"/>
    <w:multiLevelType w:val="singleLevel"/>
    <w:tmpl w:val="E08CF51C"/>
    <w:lvl w:ilvl="0">
      <w:start w:val="1"/>
      <w:numFmt w:val="decimal"/>
      <w:lvlText w:val="%1)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21">
    <w:nsid w:val="401105F3"/>
    <w:multiLevelType w:val="hybridMultilevel"/>
    <w:tmpl w:val="1BA26440"/>
    <w:lvl w:ilvl="0" w:tplc="933016A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2EA4414"/>
    <w:multiLevelType w:val="multilevel"/>
    <w:tmpl w:val="F4DA1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2E096E"/>
    <w:multiLevelType w:val="hybridMultilevel"/>
    <w:tmpl w:val="56D210EA"/>
    <w:lvl w:ilvl="0" w:tplc="8C2E43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152A74"/>
    <w:multiLevelType w:val="hybridMultilevel"/>
    <w:tmpl w:val="298EA1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BE714DC"/>
    <w:multiLevelType w:val="hybridMultilevel"/>
    <w:tmpl w:val="F18AEE58"/>
    <w:lvl w:ilvl="0" w:tplc="04190019">
      <w:start w:val="1"/>
      <w:numFmt w:val="lowerLetter"/>
      <w:lvlText w:val="%1."/>
      <w:lvlJc w:val="left"/>
      <w:pPr>
        <w:ind w:left="163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26">
    <w:nsid w:val="4C3A13AD"/>
    <w:multiLevelType w:val="hybridMultilevel"/>
    <w:tmpl w:val="069845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1027225"/>
    <w:multiLevelType w:val="hybridMultilevel"/>
    <w:tmpl w:val="76785940"/>
    <w:lvl w:ilvl="0" w:tplc="4BBE4452">
      <w:start w:val="1"/>
      <w:numFmt w:val="decimal"/>
      <w:lvlText w:val="%1"/>
      <w:lvlJc w:val="left"/>
      <w:pPr>
        <w:ind w:left="735" w:hanging="375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1C53D51"/>
    <w:multiLevelType w:val="hybridMultilevel"/>
    <w:tmpl w:val="1BA26440"/>
    <w:lvl w:ilvl="0" w:tplc="933016A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2816513"/>
    <w:multiLevelType w:val="hybridMultilevel"/>
    <w:tmpl w:val="E22C411A"/>
    <w:lvl w:ilvl="0" w:tplc="6866A98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2FF4DA2"/>
    <w:multiLevelType w:val="hybridMultilevel"/>
    <w:tmpl w:val="1BA26440"/>
    <w:lvl w:ilvl="0" w:tplc="933016A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35936E3"/>
    <w:multiLevelType w:val="hybridMultilevel"/>
    <w:tmpl w:val="B11C1C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39D05E8"/>
    <w:multiLevelType w:val="hybridMultilevel"/>
    <w:tmpl w:val="89306496"/>
    <w:lvl w:ilvl="0" w:tplc="04190011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BC27257"/>
    <w:multiLevelType w:val="hybridMultilevel"/>
    <w:tmpl w:val="A12ED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15D09F4"/>
    <w:multiLevelType w:val="singleLevel"/>
    <w:tmpl w:val="0D0A999E"/>
    <w:lvl w:ilvl="0">
      <w:start w:val="4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35">
    <w:nsid w:val="699E15F9"/>
    <w:multiLevelType w:val="hybridMultilevel"/>
    <w:tmpl w:val="23C22C8A"/>
    <w:lvl w:ilvl="0" w:tplc="86005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F44CB8"/>
    <w:multiLevelType w:val="hybridMultilevel"/>
    <w:tmpl w:val="ECE244D8"/>
    <w:lvl w:ilvl="0" w:tplc="933016A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0B0B43"/>
    <w:multiLevelType w:val="hybridMultilevel"/>
    <w:tmpl w:val="90B85614"/>
    <w:lvl w:ilvl="0" w:tplc="933016A6">
      <w:start w:val="1"/>
      <w:numFmt w:val="decimal"/>
      <w:lvlText w:val="%1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38">
    <w:nsid w:val="726A2A89"/>
    <w:multiLevelType w:val="hybridMultilevel"/>
    <w:tmpl w:val="1BA26440"/>
    <w:lvl w:ilvl="0" w:tplc="933016A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9"/>
  </w:num>
  <w:num w:numId="3">
    <w:abstractNumId w:val="16"/>
  </w:num>
  <w:num w:numId="4">
    <w:abstractNumId w:val="4"/>
  </w:num>
  <w:num w:numId="5">
    <w:abstractNumId w:val="13"/>
  </w:num>
  <w:num w:numId="6">
    <w:abstractNumId w:val="8"/>
  </w:num>
  <w:num w:numId="7">
    <w:abstractNumId w:val="24"/>
  </w:num>
  <w:num w:numId="8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10">
    <w:abstractNumId w:val="28"/>
  </w:num>
  <w:num w:numId="11">
    <w:abstractNumId w:val="3"/>
  </w:num>
  <w:num w:numId="12">
    <w:abstractNumId w:val="30"/>
  </w:num>
  <w:num w:numId="13">
    <w:abstractNumId w:val="21"/>
  </w:num>
  <w:num w:numId="14">
    <w:abstractNumId w:val="37"/>
  </w:num>
  <w:num w:numId="15">
    <w:abstractNumId w:val="15"/>
  </w:num>
  <w:num w:numId="16">
    <w:abstractNumId w:val="6"/>
  </w:num>
  <w:num w:numId="17">
    <w:abstractNumId w:val="38"/>
  </w:num>
  <w:num w:numId="18">
    <w:abstractNumId w:val="26"/>
  </w:num>
  <w:num w:numId="19">
    <w:abstractNumId w:val="18"/>
  </w:num>
  <w:num w:numId="20">
    <w:abstractNumId w:val="36"/>
  </w:num>
  <w:num w:numId="21">
    <w:abstractNumId w:val="25"/>
  </w:num>
  <w:num w:numId="22">
    <w:abstractNumId w:val="27"/>
  </w:num>
  <w:num w:numId="23">
    <w:abstractNumId w:val="7"/>
  </w:num>
  <w:num w:numId="24">
    <w:abstractNumId w:val="0"/>
    <w:lvlOverride w:ilvl="0">
      <w:lvl w:ilvl="0">
        <w:numFmt w:val="bullet"/>
        <w:lvlText w:val="•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5">
    <w:abstractNumId w:val="0"/>
    <w:lvlOverride w:ilvl="0">
      <w:lvl w:ilvl="0">
        <w:numFmt w:val="bullet"/>
        <w:lvlText w:val="•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26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27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•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29">
    <w:abstractNumId w:val="20"/>
  </w:num>
  <w:num w:numId="30">
    <w:abstractNumId w:val="2"/>
  </w:num>
  <w:num w:numId="31">
    <w:abstractNumId w:val="22"/>
  </w:num>
  <w:num w:numId="32">
    <w:abstractNumId w:val="11"/>
  </w:num>
  <w:num w:numId="33">
    <w:abstractNumId w:val="10"/>
  </w:num>
  <w:num w:numId="34">
    <w:abstractNumId w:val="5"/>
  </w:num>
  <w:num w:numId="35">
    <w:abstractNumId w:val="0"/>
    <w:lvlOverride w:ilvl="0">
      <w:lvl w:ilvl="0">
        <w:numFmt w:val="bullet"/>
        <w:lvlText w:val="—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36">
    <w:abstractNumId w:val="32"/>
  </w:num>
  <w:num w:numId="37">
    <w:abstractNumId w:val="12"/>
  </w:num>
  <w:num w:numId="38">
    <w:abstractNumId w:val="35"/>
  </w:num>
  <w:num w:numId="39">
    <w:abstractNumId w:val="23"/>
  </w:num>
  <w:num w:numId="40">
    <w:abstractNumId w:val="9"/>
  </w:num>
  <w:num w:numId="41">
    <w:abstractNumId w:val="1"/>
  </w:num>
  <w:num w:numId="42">
    <w:abstractNumId w:val="19"/>
  </w:num>
  <w:num w:numId="43">
    <w:abstractNumId w:val="17"/>
  </w:num>
  <w:num w:numId="44">
    <w:abstractNumId w:val="31"/>
  </w:num>
  <w:num w:numId="45">
    <w:abstractNumId w:val="33"/>
  </w:num>
  <w:num w:numId="4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D4B"/>
    <w:rsid w:val="0000233E"/>
    <w:rsid w:val="00004B9B"/>
    <w:rsid w:val="00007E9C"/>
    <w:rsid w:val="0001324E"/>
    <w:rsid w:val="000135CB"/>
    <w:rsid w:val="00015AB2"/>
    <w:rsid w:val="00017F87"/>
    <w:rsid w:val="00022056"/>
    <w:rsid w:val="0003199C"/>
    <w:rsid w:val="00035C5C"/>
    <w:rsid w:val="000461B9"/>
    <w:rsid w:val="00051BE8"/>
    <w:rsid w:val="000559A7"/>
    <w:rsid w:val="0006352C"/>
    <w:rsid w:val="0008076B"/>
    <w:rsid w:val="00086692"/>
    <w:rsid w:val="000938E2"/>
    <w:rsid w:val="000A4E69"/>
    <w:rsid w:val="000A76E5"/>
    <w:rsid w:val="000B0B82"/>
    <w:rsid w:val="000B582D"/>
    <w:rsid w:val="000B6D4B"/>
    <w:rsid w:val="000C5778"/>
    <w:rsid w:val="000D1452"/>
    <w:rsid w:val="000D6A34"/>
    <w:rsid w:val="000E4DE8"/>
    <w:rsid w:val="000F3B77"/>
    <w:rsid w:val="000F6801"/>
    <w:rsid w:val="00103663"/>
    <w:rsid w:val="00115BF6"/>
    <w:rsid w:val="001202E3"/>
    <w:rsid w:val="0012739C"/>
    <w:rsid w:val="001320DE"/>
    <w:rsid w:val="00147051"/>
    <w:rsid w:val="001472F8"/>
    <w:rsid w:val="001501C5"/>
    <w:rsid w:val="00151598"/>
    <w:rsid w:val="00152D49"/>
    <w:rsid w:val="001624A2"/>
    <w:rsid w:val="001629C6"/>
    <w:rsid w:val="00170327"/>
    <w:rsid w:val="00170F3E"/>
    <w:rsid w:val="00186530"/>
    <w:rsid w:val="00191DAB"/>
    <w:rsid w:val="00195F51"/>
    <w:rsid w:val="001A1A36"/>
    <w:rsid w:val="001A220A"/>
    <w:rsid w:val="001B0FED"/>
    <w:rsid w:val="001B13FD"/>
    <w:rsid w:val="001B37B7"/>
    <w:rsid w:val="001C0655"/>
    <w:rsid w:val="001E0A69"/>
    <w:rsid w:val="001E15D3"/>
    <w:rsid w:val="001E37BF"/>
    <w:rsid w:val="001E6075"/>
    <w:rsid w:val="001F0F02"/>
    <w:rsid w:val="001F70C0"/>
    <w:rsid w:val="00210AAF"/>
    <w:rsid w:val="00213446"/>
    <w:rsid w:val="00213ACF"/>
    <w:rsid w:val="00213BD5"/>
    <w:rsid w:val="00213DD6"/>
    <w:rsid w:val="00214DC0"/>
    <w:rsid w:val="00215A63"/>
    <w:rsid w:val="002207E8"/>
    <w:rsid w:val="00225490"/>
    <w:rsid w:val="00230288"/>
    <w:rsid w:val="002310D0"/>
    <w:rsid w:val="0023501B"/>
    <w:rsid w:val="00237B03"/>
    <w:rsid w:val="0024003E"/>
    <w:rsid w:val="00243387"/>
    <w:rsid w:val="0025030C"/>
    <w:rsid w:val="00250DA0"/>
    <w:rsid w:val="00252D44"/>
    <w:rsid w:val="00257918"/>
    <w:rsid w:val="0026282D"/>
    <w:rsid w:val="00263AAC"/>
    <w:rsid w:val="00267D96"/>
    <w:rsid w:val="00272107"/>
    <w:rsid w:val="00283F1F"/>
    <w:rsid w:val="002842BF"/>
    <w:rsid w:val="00287A29"/>
    <w:rsid w:val="00296CCB"/>
    <w:rsid w:val="002A056F"/>
    <w:rsid w:val="002A3E69"/>
    <w:rsid w:val="002A5DEC"/>
    <w:rsid w:val="002A632A"/>
    <w:rsid w:val="002B581C"/>
    <w:rsid w:val="002B5F84"/>
    <w:rsid w:val="002B6962"/>
    <w:rsid w:val="002C4B01"/>
    <w:rsid w:val="002C7BC5"/>
    <w:rsid w:val="002D1E82"/>
    <w:rsid w:val="002D5E67"/>
    <w:rsid w:val="002E1328"/>
    <w:rsid w:val="002E608C"/>
    <w:rsid w:val="002F3DC7"/>
    <w:rsid w:val="002F6B0D"/>
    <w:rsid w:val="003019D0"/>
    <w:rsid w:val="00303FEF"/>
    <w:rsid w:val="0031158A"/>
    <w:rsid w:val="00313DD6"/>
    <w:rsid w:val="00317CD7"/>
    <w:rsid w:val="00322123"/>
    <w:rsid w:val="00324302"/>
    <w:rsid w:val="00324C7C"/>
    <w:rsid w:val="003262D7"/>
    <w:rsid w:val="003304F5"/>
    <w:rsid w:val="00333823"/>
    <w:rsid w:val="003371E7"/>
    <w:rsid w:val="00340E78"/>
    <w:rsid w:val="00341344"/>
    <w:rsid w:val="00346DB4"/>
    <w:rsid w:val="003566E5"/>
    <w:rsid w:val="00362E9B"/>
    <w:rsid w:val="00370263"/>
    <w:rsid w:val="00370F1D"/>
    <w:rsid w:val="0038181A"/>
    <w:rsid w:val="00382A3D"/>
    <w:rsid w:val="00382AA4"/>
    <w:rsid w:val="003933D5"/>
    <w:rsid w:val="00395B68"/>
    <w:rsid w:val="00397DF4"/>
    <w:rsid w:val="003A048D"/>
    <w:rsid w:val="003A1984"/>
    <w:rsid w:val="003A43D8"/>
    <w:rsid w:val="003B370F"/>
    <w:rsid w:val="003B3FD9"/>
    <w:rsid w:val="003B7250"/>
    <w:rsid w:val="003B7FAD"/>
    <w:rsid w:val="003C13C4"/>
    <w:rsid w:val="003C1A5E"/>
    <w:rsid w:val="003C2596"/>
    <w:rsid w:val="003C7039"/>
    <w:rsid w:val="003D2A0B"/>
    <w:rsid w:val="003D2F24"/>
    <w:rsid w:val="003E1010"/>
    <w:rsid w:val="003E249C"/>
    <w:rsid w:val="003E38C1"/>
    <w:rsid w:val="003F09F7"/>
    <w:rsid w:val="003F118D"/>
    <w:rsid w:val="003F5FD6"/>
    <w:rsid w:val="00402200"/>
    <w:rsid w:val="00406DF2"/>
    <w:rsid w:val="00412788"/>
    <w:rsid w:val="00414358"/>
    <w:rsid w:val="00426E9F"/>
    <w:rsid w:val="004270DD"/>
    <w:rsid w:val="004271F2"/>
    <w:rsid w:val="00431F2F"/>
    <w:rsid w:val="00433CB4"/>
    <w:rsid w:val="0043481A"/>
    <w:rsid w:val="00435BA1"/>
    <w:rsid w:val="00436EB8"/>
    <w:rsid w:val="00437CBD"/>
    <w:rsid w:val="00437E10"/>
    <w:rsid w:val="0044095E"/>
    <w:rsid w:val="00440FC7"/>
    <w:rsid w:val="00444758"/>
    <w:rsid w:val="00445FF1"/>
    <w:rsid w:val="0044781E"/>
    <w:rsid w:val="00450A35"/>
    <w:rsid w:val="00451021"/>
    <w:rsid w:val="00460328"/>
    <w:rsid w:val="00470005"/>
    <w:rsid w:val="00471B42"/>
    <w:rsid w:val="004736AA"/>
    <w:rsid w:val="00473B92"/>
    <w:rsid w:val="00487489"/>
    <w:rsid w:val="004904F8"/>
    <w:rsid w:val="004960FE"/>
    <w:rsid w:val="004A2E9C"/>
    <w:rsid w:val="004B05B3"/>
    <w:rsid w:val="004B530C"/>
    <w:rsid w:val="004C32C4"/>
    <w:rsid w:val="004C5206"/>
    <w:rsid w:val="004D252E"/>
    <w:rsid w:val="004D42FF"/>
    <w:rsid w:val="004E0641"/>
    <w:rsid w:val="00501F41"/>
    <w:rsid w:val="00510E41"/>
    <w:rsid w:val="00511423"/>
    <w:rsid w:val="0051215D"/>
    <w:rsid w:val="00514384"/>
    <w:rsid w:val="00515BF4"/>
    <w:rsid w:val="00520A38"/>
    <w:rsid w:val="00523AE3"/>
    <w:rsid w:val="00524181"/>
    <w:rsid w:val="005331F8"/>
    <w:rsid w:val="00535E5B"/>
    <w:rsid w:val="005369DE"/>
    <w:rsid w:val="00552FF8"/>
    <w:rsid w:val="00557A47"/>
    <w:rsid w:val="005647D3"/>
    <w:rsid w:val="00565C2E"/>
    <w:rsid w:val="00572B3B"/>
    <w:rsid w:val="00575276"/>
    <w:rsid w:val="0058068C"/>
    <w:rsid w:val="005821E3"/>
    <w:rsid w:val="00590639"/>
    <w:rsid w:val="005946A0"/>
    <w:rsid w:val="005A2BF4"/>
    <w:rsid w:val="005B4836"/>
    <w:rsid w:val="005C2676"/>
    <w:rsid w:val="005C73A8"/>
    <w:rsid w:val="005D0083"/>
    <w:rsid w:val="005D0B86"/>
    <w:rsid w:val="005D1EBF"/>
    <w:rsid w:val="005D61DC"/>
    <w:rsid w:val="005D76ED"/>
    <w:rsid w:val="005E424F"/>
    <w:rsid w:val="005E619F"/>
    <w:rsid w:val="005E7EDC"/>
    <w:rsid w:val="005F1667"/>
    <w:rsid w:val="005F319C"/>
    <w:rsid w:val="005F395B"/>
    <w:rsid w:val="006024C9"/>
    <w:rsid w:val="00610256"/>
    <w:rsid w:val="0061134A"/>
    <w:rsid w:val="006144BC"/>
    <w:rsid w:val="00614822"/>
    <w:rsid w:val="006165A4"/>
    <w:rsid w:val="00617C89"/>
    <w:rsid w:val="00617D06"/>
    <w:rsid w:val="00620E64"/>
    <w:rsid w:val="00624EBA"/>
    <w:rsid w:val="00625747"/>
    <w:rsid w:val="00631481"/>
    <w:rsid w:val="00633B6E"/>
    <w:rsid w:val="006437B2"/>
    <w:rsid w:val="00645FCC"/>
    <w:rsid w:val="0065125D"/>
    <w:rsid w:val="00654AD0"/>
    <w:rsid w:val="006551D9"/>
    <w:rsid w:val="0065752E"/>
    <w:rsid w:val="00657A05"/>
    <w:rsid w:val="0067081B"/>
    <w:rsid w:val="00671D53"/>
    <w:rsid w:val="006833AF"/>
    <w:rsid w:val="006863A4"/>
    <w:rsid w:val="00691C9F"/>
    <w:rsid w:val="006953AC"/>
    <w:rsid w:val="006A6F3C"/>
    <w:rsid w:val="006B2BAE"/>
    <w:rsid w:val="006B2D0D"/>
    <w:rsid w:val="006C0611"/>
    <w:rsid w:val="006C110D"/>
    <w:rsid w:val="006C451E"/>
    <w:rsid w:val="006C6B47"/>
    <w:rsid w:val="006F1AA4"/>
    <w:rsid w:val="006F3ACC"/>
    <w:rsid w:val="006F43AA"/>
    <w:rsid w:val="00703800"/>
    <w:rsid w:val="0070723F"/>
    <w:rsid w:val="00710802"/>
    <w:rsid w:val="007153DD"/>
    <w:rsid w:val="00716364"/>
    <w:rsid w:val="007225AE"/>
    <w:rsid w:val="00727F0E"/>
    <w:rsid w:val="00730BEF"/>
    <w:rsid w:val="00731FC7"/>
    <w:rsid w:val="00732B49"/>
    <w:rsid w:val="00733AB9"/>
    <w:rsid w:val="00734973"/>
    <w:rsid w:val="00741BA8"/>
    <w:rsid w:val="00754C44"/>
    <w:rsid w:val="00755AB7"/>
    <w:rsid w:val="007572A7"/>
    <w:rsid w:val="007645FD"/>
    <w:rsid w:val="007715D4"/>
    <w:rsid w:val="00775FB8"/>
    <w:rsid w:val="0078094A"/>
    <w:rsid w:val="007961E1"/>
    <w:rsid w:val="00796E27"/>
    <w:rsid w:val="007B44B0"/>
    <w:rsid w:val="007B5BAD"/>
    <w:rsid w:val="007B63CD"/>
    <w:rsid w:val="007C6C83"/>
    <w:rsid w:val="007E1220"/>
    <w:rsid w:val="007F1A91"/>
    <w:rsid w:val="007F4CEB"/>
    <w:rsid w:val="00800F64"/>
    <w:rsid w:val="00802FF5"/>
    <w:rsid w:val="00803FD4"/>
    <w:rsid w:val="00804FE2"/>
    <w:rsid w:val="008135F2"/>
    <w:rsid w:val="00831271"/>
    <w:rsid w:val="0083141B"/>
    <w:rsid w:val="008404B5"/>
    <w:rsid w:val="0084534A"/>
    <w:rsid w:val="00846091"/>
    <w:rsid w:val="00850079"/>
    <w:rsid w:val="00850912"/>
    <w:rsid w:val="00852741"/>
    <w:rsid w:val="00855E95"/>
    <w:rsid w:val="00863C20"/>
    <w:rsid w:val="008647D9"/>
    <w:rsid w:val="00880A36"/>
    <w:rsid w:val="00884FCE"/>
    <w:rsid w:val="00890B4C"/>
    <w:rsid w:val="0089210D"/>
    <w:rsid w:val="008A3366"/>
    <w:rsid w:val="008A37E9"/>
    <w:rsid w:val="008B13A2"/>
    <w:rsid w:val="008B2BDC"/>
    <w:rsid w:val="008C3EC7"/>
    <w:rsid w:val="008C724C"/>
    <w:rsid w:val="008D2E87"/>
    <w:rsid w:val="008D6529"/>
    <w:rsid w:val="008E1CFA"/>
    <w:rsid w:val="008E4C80"/>
    <w:rsid w:val="008E582F"/>
    <w:rsid w:val="008F08FF"/>
    <w:rsid w:val="008F290C"/>
    <w:rsid w:val="008F2FB1"/>
    <w:rsid w:val="008F442A"/>
    <w:rsid w:val="008F6725"/>
    <w:rsid w:val="00900800"/>
    <w:rsid w:val="00901ADC"/>
    <w:rsid w:val="009032CC"/>
    <w:rsid w:val="00903813"/>
    <w:rsid w:val="00905FAA"/>
    <w:rsid w:val="00911FC9"/>
    <w:rsid w:val="00912ED9"/>
    <w:rsid w:val="0091467E"/>
    <w:rsid w:val="00925D2F"/>
    <w:rsid w:val="00926083"/>
    <w:rsid w:val="00937B49"/>
    <w:rsid w:val="009448DD"/>
    <w:rsid w:val="0095004E"/>
    <w:rsid w:val="009569E9"/>
    <w:rsid w:val="0096452C"/>
    <w:rsid w:val="00974E69"/>
    <w:rsid w:val="0098746C"/>
    <w:rsid w:val="009876B3"/>
    <w:rsid w:val="00990A17"/>
    <w:rsid w:val="00993083"/>
    <w:rsid w:val="009A426D"/>
    <w:rsid w:val="009A4FE5"/>
    <w:rsid w:val="009B0242"/>
    <w:rsid w:val="009C573F"/>
    <w:rsid w:val="009D3A79"/>
    <w:rsid w:val="009D4C86"/>
    <w:rsid w:val="009D5A65"/>
    <w:rsid w:val="009F089B"/>
    <w:rsid w:val="009F4EFD"/>
    <w:rsid w:val="00A00F12"/>
    <w:rsid w:val="00A0198E"/>
    <w:rsid w:val="00A02BD4"/>
    <w:rsid w:val="00A03E23"/>
    <w:rsid w:val="00A04FAE"/>
    <w:rsid w:val="00A1178B"/>
    <w:rsid w:val="00A2394D"/>
    <w:rsid w:val="00A27635"/>
    <w:rsid w:val="00A33F51"/>
    <w:rsid w:val="00A34904"/>
    <w:rsid w:val="00A379D2"/>
    <w:rsid w:val="00A504B8"/>
    <w:rsid w:val="00A57E45"/>
    <w:rsid w:val="00A656F8"/>
    <w:rsid w:val="00A67796"/>
    <w:rsid w:val="00A7255E"/>
    <w:rsid w:val="00A9174A"/>
    <w:rsid w:val="00A923DB"/>
    <w:rsid w:val="00A92BC9"/>
    <w:rsid w:val="00A95746"/>
    <w:rsid w:val="00A9664C"/>
    <w:rsid w:val="00A9748F"/>
    <w:rsid w:val="00AA1412"/>
    <w:rsid w:val="00AA1ADB"/>
    <w:rsid w:val="00AB0C6E"/>
    <w:rsid w:val="00AB79D7"/>
    <w:rsid w:val="00AC2968"/>
    <w:rsid w:val="00AC34E7"/>
    <w:rsid w:val="00AD043B"/>
    <w:rsid w:val="00AD69A4"/>
    <w:rsid w:val="00AE5C11"/>
    <w:rsid w:val="00AF051D"/>
    <w:rsid w:val="00B02594"/>
    <w:rsid w:val="00B036B4"/>
    <w:rsid w:val="00B03FF2"/>
    <w:rsid w:val="00B0409C"/>
    <w:rsid w:val="00B21709"/>
    <w:rsid w:val="00B221BB"/>
    <w:rsid w:val="00B3190F"/>
    <w:rsid w:val="00B3317C"/>
    <w:rsid w:val="00B60A5B"/>
    <w:rsid w:val="00B63A86"/>
    <w:rsid w:val="00B63C30"/>
    <w:rsid w:val="00B64766"/>
    <w:rsid w:val="00B667C7"/>
    <w:rsid w:val="00B75E8D"/>
    <w:rsid w:val="00B763CC"/>
    <w:rsid w:val="00B82231"/>
    <w:rsid w:val="00B823A7"/>
    <w:rsid w:val="00B9540D"/>
    <w:rsid w:val="00BA0976"/>
    <w:rsid w:val="00BA0ECC"/>
    <w:rsid w:val="00BA2863"/>
    <w:rsid w:val="00BA2B32"/>
    <w:rsid w:val="00BB3C53"/>
    <w:rsid w:val="00BB3E96"/>
    <w:rsid w:val="00BB69F9"/>
    <w:rsid w:val="00BC2B9B"/>
    <w:rsid w:val="00BD0A2F"/>
    <w:rsid w:val="00BD22E2"/>
    <w:rsid w:val="00BE3DFE"/>
    <w:rsid w:val="00BE41B4"/>
    <w:rsid w:val="00BE4D0D"/>
    <w:rsid w:val="00BE5E39"/>
    <w:rsid w:val="00BF1651"/>
    <w:rsid w:val="00BF77EC"/>
    <w:rsid w:val="00C01032"/>
    <w:rsid w:val="00C13AFC"/>
    <w:rsid w:val="00C16C13"/>
    <w:rsid w:val="00C2048D"/>
    <w:rsid w:val="00C239E7"/>
    <w:rsid w:val="00C27004"/>
    <w:rsid w:val="00C31D65"/>
    <w:rsid w:val="00C35CDA"/>
    <w:rsid w:val="00C365D7"/>
    <w:rsid w:val="00C370D6"/>
    <w:rsid w:val="00C40517"/>
    <w:rsid w:val="00C4292F"/>
    <w:rsid w:val="00C441D5"/>
    <w:rsid w:val="00C502BD"/>
    <w:rsid w:val="00C52C1A"/>
    <w:rsid w:val="00C5468E"/>
    <w:rsid w:val="00C56C7A"/>
    <w:rsid w:val="00C640BE"/>
    <w:rsid w:val="00C6770C"/>
    <w:rsid w:val="00C74021"/>
    <w:rsid w:val="00C75253"/>
    <w:rsid w:val="00C8404C"/>
    <w:rsid w:val="00C8514C"/>
    <w:rsid w:val="00C8592D"/>
    <w:rsid w:val="00C93384"/>
    <w:rsid w:val="00CA6DF7"/>
    <w:rsid w:val="00CB2734"/>
    <w:rsid w:val="00CB690A"/>
    <w:rsid w:val="00CC0700"/>
    <w:rsid w:val="00CC2197"/>
    <w:rsid w:val="00CC22A6"/>
    <w:rsid w:val="00CD5619"/>
    <w:rsid w:val="00CD6D51"/>
    <w:rsid w:val="00CE6232"/>
    <w:rsid w:val="00CE7C4C"/>
    <w:rsid w:val="00D04118"/>
    <w:rsid w:val="00D0739F"/>
    <w:rsid w:val="00D15361"/>
    <w:rsid w:val="00D231E2"/>
    <w:rsid w:val="00D254C2"/>
    <w:rsid w:val="00D31B51"/>
    <w:rsid w:val="00D32D11"/>
    <w:rsid w:val="00D35C12"/>
    <w:rsid w:val="00D37F52"/>
    <w:rsid w:val="00D41A4B"/>
    <w:rsid w:val="00D5442D"/>
    <w:rsid w:val="00D653F6"/>
    <w:rsid w:val="00D70937"/>
    <w:rsid w:val="00D719F2"/>
    <w:rsid w:val="00D81E08"/>
    <w:rsid w:val="00D84584"/>
    <w:rsid w:val="00D861BF"/>
    <w:rsid w:val="00D90BCE"/>
    <w:rsid w:val="00D92A45"/>
    <w:rsid w:val="00D95995"/>
    <w:rsid w:val="00DA2C81"/>
    <w:rsid w:val="00DA30C5"/>
    <w:rsid w:val="00DA4B59"/>
    <w:rsid w:val="00DA7547"/>
    <w:rsid w:val="00DB1215"/>
    <w:rsid w:val="00DC19A1"/>
    <w:rsid w:val="00DC1CC9"/>
    <w:rsid w:val="00DE1087"/>
    <w:rsid w:val="00DE3214"/>
    <w:rsid w:val="00DE64F4"/>
    <w:rsid w:val="00DF203B"/>
    <w:rsid w:val="00DF7CC7"/>
    <w:rsid w:val="00E15C98"/>
    <w:rsid w:val="00E15DC2"/>
    <w:rsid w:val="00E1744F"/>
    <w:rsid w:val="00E26906"/>
    <w:rsid w:val="00E34271"/>
    <w:rsid w:val="00E35CE4"/>
    <w:rsid w:val="00E3604D"/>
    <w:rsid w:val="00E364EE"/>
    <w:rsid w:val="00E42BBD"/>
    <w:rsid w:val="00E45E5B"/>
    <w:rsid w:val="00E617ED"/>
    <w:rsid w:val="00E6195F"/>
    <w:rsid w:val="00E61DDB"/>
    <w:rsid w:val="00E7095F"/>
    <w:rsid w:val="00E739EE"/>
    <w:rsid w:val="00E75B9C"/>
    <w:rsid w:val="00E84C0F"/>
    <w:rsid w:val="00E87E0A"/>
    <w:rsid w:val="00EA1090"/>
    <w:rsid w:val="00EA5139"/>
    <w:rsid w:val="00EA7BD7"/>
    <w:rsid w:val="00EC28FA"/>
    <w:rsid w:val="00EC7A5F"/>
    <w:rsid w:val="00ED14C0"/>
    <w:rsid w:val="00EE2665"/>
    <w:rsid w:val="00EE393E"/>
    <w:rsid w:val="00EE542A"/>
    <w:rsid w:val="00F0001F"/>
    <w:rsid w:val="00F32E01"/>
    <w:rsid w:val="00F33F8B"/>
    <w:rsid w:val="00F37FFA"/>
    <w:rsid w:val="00F41826"/>
    <w:rsid w:val="00F429FB"/>
    <w:rsid w:val="00F55497"/>
    <w:rsid w:val="00F62755"/>
    <w:rsid w:val="00F74EA6"/>
    <w:rsid w:val="00F75B40"/>
    <w:rsid w:val="00F7716B"/>
    <w:rsid w:val="00F8053F"/>
    <w:rsid w:val="00F855F1"/>
    <w:rsid w:val="00F948CA"/>
    <w:rsid w:val="00F9635F"/>
    <w:rsid w:val="00FA1C7C"/>
    <w:rsid w:val="00FA51CA"/>
    <w:rsid w:val="00FD3B5E"/>
    <w:rsid w:val="00FD3C19"/>
    <w:rsid w:val="00FE34FB"/>
    <w:rsid w:val="00FE64A2"/>
    <w:rsid w:val="00FE74EC"/>
    <w:rsid w:val="00FF1203"/>
    <w:rsid w:val="00FF506A"/>
    <w:rsid w:val="00FF60DD"/>
    <w:rsid w:val="00FF7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D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6D4B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6D4B"/>
    <w:pPr>
      <w:keepNext/>
      <w:ind w:firstLine="720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6D4B"/>
    <w:pPr>
      <w:keepNext/>
      <w:outlineLvl w:val="2"/>
    </w:pPr>
    <w:rPr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6D4B"/>
    <w:pPr>
      <w:keepNext/>
      <w:jc w:val="both"/>
      <w:outlineLvl w:val="3"/>
    </w:pPr>
    <w:rPr>
      <w:sz w:val="28"/>
      <w:szCs w:val="28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6D4B"/>
    <w:pPr>
      <w:keepNext/>
      <w:jc w:val="both"/>
      <w:outlineLvl w:val="5"/>
    </w:pPr>
    <w:rPr>
      <w:b/>
      <w:bCs/>
      <w:sz w:val="28"/>
      <w:szCs w:val="28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6D4B"/>
    <w:pPr>
      <w:keepNext/>
      <w:ind w:left="720"/>
      <w:jc w:val="center"/>
      <w:outlineLvl w:val="6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6D4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6D4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B6D4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B6D4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B6D4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B6D4B"/>
    <w:rPr>
      <w:rFonts w:ascii="Times New Roman" w:hAnsi="Times New Roman" w:cs="Times New Roman"/>
      <w:b/>
      <w:bCs/>
      <w:sz w:val="2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B6D4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B6D4B"/>
    <w:rPr>
      <w:rFonts w:ascii="Arial" w:hAnsi="Arial" w:cs="Arial"/>
      <w:lang w:eastAsia="ru-RU"/>
    </w:rPr>
  </w:style>
  <w:style w:type="table" w:styleId="TableGrid">
    <w:name w:val="Table Grid"/>
    <w:basedOn w:val="TableNormal"/>
    <w:uiPriority w:val="99"/>
    <w:rsid w:val="000B6D4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0B6D4B"/>
    <w:pPr>
      <w:ind w:left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B6D4B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0B6D4B"/>
    <w:pPr>
      <w:jc w:val="both"/>
    </w:pPr>
    <w:rPr>
      <w:sz w:val="28"/>
      <w:szCs w:val="28"/>
      <w:u w:val="single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B6D4B"/>
    <w:rPr>
      <w:rFonts w:ascii="Times New Roman" w:hAnsi="Times New Roman" w:cs="Times New Roman"/>
      <w:sz w:val="20"/>
      <w:szCs w:val="20"/>
      <w:u w:val="single"/>
      <w:lang w:val="en-US" w:eastAsia="ru-RU"/>
    </w:rPr>
  </w:style>
  <w:style w:type="paragraph" w:styleId="BodyText2">
    <w:name w:val="Body Text 2"/>
    <w:basedOn w:val="Normal"/>
    <w:link w:val="BodyText2Char"/>
    <w:uiPriority w:val="99"/>
    <w:rsid w:val="000B6D4B"/>
    <w:pPr>
      <w:jc w:val="both"/>
    </w:pPr>
    <w:rPr>
      <w:sz w:val="28"/>
      <w:szCs w:val="28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0B6D4B"/>
    <w:rPr>
      <w:rFonts w:ascii="Times New Roman" w:hAnsi="Times New Roman" w:cs="Times New Roman"/>
      <w:sz w:val="20"/>
      <w:szCs w:val="20"/>
      <w:lang w:val="en-US" w:eastAsia="ru-RU"/>
    </w:rPr>
  </w:style>
  <w:style w:type="paragraph" w:styleId="HTMLPreformatted">
    <w:name w:val="HTML Preformatted"/>
    <w:basedOn w:val="Normal"/>
    <w:link w:val="HTMLPreformattedChar"/>
    <w:uiPriority w:val="99"/>
    <w:rsid w:val="000B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B6D4B"/>
    <w:rPr>
      <w:rFonts w:ascii="Courier New" w:hAnsi="Courier New" w:cs="Courier New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0B6D4B"/>
    <w:rPr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B6D4B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0B6D4B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0B6D4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402200"/>
    <w:pPr>
      <w:ind w:left="720"/>
    </w:pPr>
  </w:style>
  <w:style w:type="character" w:customStyle="1" w:styleId="FontStyle64">
    <w:name w:val="Font Style64"/>
    <w:basedOn w:val="DefaultParagraphFont"/>
    <w:uiPriority w:val="99"/>
    <w:rsid w:val="00015AB2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uiPriority w:val="99"/>
    <w:qFormat/>
    <w:rsid w:val="00015AB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5E7ED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4">
    <w:name w:val="Style4"/>
    <w:basedOn w:val="Normal"/>
    <w:uiPriority w:val="99"/>
    <w:rsid w:val="00FF12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"/>
    <w:uiPriority w:val="99"/>
    <w:rsid w:val="00FF1203"/>
    <w:pPr>
      <w:widowControl w:val="0"/>
      <w:autoSpaceDE w:val="0"/>
      <w:autoSpaceDN w:val="0"/>
      <w:adjustRightInd w:val="0"/>
      <w:spacing w:line="274" w:lineRule="exact"/>
    </w:pPr>
    <w:rPr>
      <w:rFonts w:ascii="Arial" w:hAnsi="Arial" w:cs="Arial"/>
    </w:rPr>
  </w:style>
  <w:style w:type="paragraph" w:customStyle="1" w:styleId="Style11">
    <w:name w:val="Style11"/>
    <w:basedOn w:val="Normal"/>
    <w:uiPriority w:val="99"/>
    <w:rsid w:val="00FF1203"/>
    <w:pPr>
      <w:widowControl w:val="0"/>
      <w:autoSpaceDE w:val="0"/>
      <w:autoSpaceDN w:val="0"/>
      <w:adjustRightInd w:val="0"/>
      <w:spacing w:line="322" w:lineRule="exact"/>
    </w:pPr>
    <w:rPr>
      <w:rFonts w:ascii="Arial" w:hAnsi="Arial" w:cs="Arial"/>
    </w:rPr>
  </w:style>
  <w:style w:type="paragraph" w:customStyle="1" w:styleId="Style32">
    <w:name w:val="Style32"/>
    <w:basedOn w:val="Normal"/>
    <w:uiPriority w:val="99"/>
    <w:rsid w:val="00FF1203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Arial" w:hAnsi="Arial" w:cs="Arial"/>
    </w:rPr>
  </w:style>
  <w:style w:type="paragraph" w:customStyle="1" w:styleId="Style53">
    <w:name w:val="Style53"/>
    <w:basedOn w:val="Normal"/>
    <w:uiPriority w:val="99"/>
    <w:rsid w:val="00FF1203"/>
    <w:pPr>
      <w:widowControl w:val="0"/>
      <w:autoSpaceDE w:val="0"/>
      <w:autoSpaceDN w:val="0"/>
      <w:adjustRightInd w:val="0"/>
      <w:spacing w:line="271" w:lineRule="exact"/>
      <w:ind w:hanging="182"/>
    </w:pPr>
    <w:rPr>
      <w:rFonts w:ascii="Arial" w:hAnsi="Arial" w:cs="Arial"/>
    </w:rPr>
  </w:style>
  <w:style w:type="character" w:customStyle="1" w:styleId="FontStyle61">
    <w:name w:val="Font Style61"/>
    <w:basedOn w:val="DefaultParagraphFont"/>
    <w:uiPriority w:val="99"/>
    <w:rsid w:val="00FF1203"/>
    <w:rPr>
      <w:rFonts w:ascii="Times New Roman" w:hAnsi="Times New Roman" w:cs="Times New Roman"/>
      <w:sz w:val="26"/>
      <w:szCs w:val="26"/>
    </w:rPr>
  </w:style>
  <w:style w:type="character" w:customStyle="1" w:styleId="FontStyle63">
    <w:name w:val="Font Style63"/>
    <w:basedOn w:val="DefaultParagraphFont"/>
    <w:uiPriority w:val="99"/>
    <w:rsid w:val="00FF1203"/>
    <w:rPr>
      <w:rFonts w:ascii="Arial" w:hAnsi="Arial" w:cs="Arial"/>
      <w:sz w:val="22"/>
      <w:szCs w:val="22"/>
    </w:rPr>
  </w:style>
  <w:style w:type="character" w:customStyle="1" w:styleId="FontStyle68">
    <w:name w:val="Font Style68"/>
    <w:basedOn w:val="DefaultParagraphFont"/>
    <w:uiPriority w:val="99"/>
    <w:rsid w:val="00FF1203"/>
    <w:rPr>
      <w:rFonts w:ascii="Arial" w:hAnsi="Arial" w:cs="Arial"/>
      <w:b/>
      <w:bCs/>
      <w:sz w:val="22"/>
      <w:szCs w:val="22"/>
    </w:rPr>
  </w:style>
  <w:style w:type="paragraph" w:customStyle="1" w:styleId="Style58">
    <w:name w:val="Style58"/>
    <w:basedOn w:val="Normal"/>
    <w:uiPriority w:val="99"/>
    <w:rsid w:val="00FF120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40">
    <w:name w:val="Style40"/>
    <w:basedOn w:val="Normal"/>
    <w:uiPriority w:val="99"/>
    <w:rsid w:val="00FD3C19"/>
    <w:pPr>
      <w:widowControl w:val="0"/>
      <w:autoSpaceDE w:val="0"/>
      <w:autoSpaceDN w:val="0"/>
      <w:adjustRightInd w:val="0"/>
      <w:spacing w:line="331" w:lineRule="exact"/>
      <w:ind w:hanging="346"/>
    </w:pPr>
    <w:rPr>
      <w:rFonts w:ascii="Arial" w:hAnsi="Arial" w:cs="Arial"/>
    </w:rPr>
  </w:style>
  <w:style w:type="character" w:customStyle="1" w:styleId="FontStyle72">
    <w:name w:val="Font Style72"/>
    <w:basedOn w:val="DefaultParagraphFont"/>
    <w:uiPriority w:val="99"/>
    <w:rsid w:val="004D42F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basedOn w:val="DefaultParagraphFont"/>
    <w:uiPriority w:val="99"/>
    <w:rsid w:val="004D42FF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Normal"/>
    <w:uiPriority w:val="99"/>
    <w:rsid w:val="004D42FF"/>
    <w:pPr>
      <w:widowControl w:val="0"/>
      <w:autoSpaceDE w:val="0"/>
      <w:autoSpaceDN w:val="0"/>
      <w:adjustRightInd w:val="0"/>
      <w:spacing w:line="276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Normal"/>
    <w:uiPriority w:val="99"/>
    <w:rsid w:val="004D42FF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Arial" w:hAnsi="Arial" w:cs="Arial"/>
    </w:rPr>
  </w:style>
  <w:style w:type="character" w:customStyle="1" w:styleId="FontStyle67">
    <w:name w:val="Font Style67"/>
    <w:basedOn w:val="DefaultParagraphFont"/>
    <w:uiPriority w:val="99"/>
    <w:rsid w:val="004D42FF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9">
    <w:name w:val="Font Style69"/>
    <w:basedOn w:val="DefaultParagraphFont"/>
    <w:uiPriority w:val="99"/>
    <w:rsid w:val="004D42FF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5">
    <w:name w:val="Font Style75"/>
    <w:basedOn w:val="DefaultParagraphFont"/>
    <w:uiPriority w:val="99"/>
    <w:rsid w:val="004D42FF"/>
    <w:rPr>
      <w:rFonts w:ascii="Times New Roman" w:hAnsi="Times New Roman" w:cs="Times New Roman"/>
      <w:i/>
      <w:iCs/>
      <w:sz w:val="26"/>
      <w:szCs w:val="26"/>
    </w:rPr>
  </w:style>
  <w:style w:type="paragraph" w:customStyle="1" w:styleId="Style52">
    <w:name w:val="Style52"/>
    <w:basedOn w:val="Normal"/>
    <w:uiPriority w:val="99"/>
    <w:rsid w:val="00710802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Arial" w:hAnsi="Arial" w:cs="Arial"/>
    </w:rPr>
  </w:style>
  <w:style w:type="paragraph" w:customStyle="1" w:styleId="Style12">
    <w:name w:val="Style12"/>
    <w:basedOn w:val="Normal"/>
    <w:uiPriority w:val="99"/>
    <w:rsid w:val="007108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">
    <w:name w:val="Style3"/>
    <w:basedOn w:val="Normal"/>
    <w:uiPriority w:val="99"/>
    <w:rsid w:val="00710802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23">
    <w:name w:val="Font Style23"/>
    <w:basedOn w:val="DefaultParagraphFont"/>
    <w:uiPriority w:val="99"/>
    <w:rsid w:val="00710802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DefaultParagraphFont"/>
    <w:uiPriority w:val="99"/>
    <w:rsid w:val="0071080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Normal"/>
    <w:uiPriority w:val="99"/>
    <w:rsid w:val="00710802"/>
    <w:pPr>
      <w:widowControl w:val="0"/>
      <w:autoSpaceDE w:val="0"/>
      <w:autoSpaceDN w:val="0"/>
      <w:adjustRightInd w:val="0"/>
      <w:spacing w:line="230" w:lineRule="exact"/>
      <w:jc w:val="both"/>
    </w:pPr>
  </w:style>
  <w:style w:type="character" w:customStyle="1" w:styleId="FontStyle25">
    <w:name w:val="Font Style25"/>
    <w:basedOn w:val="DefaultParagraphFont"/>
    <w:uiPriority w:val="99"/>
    <w:rsid w:val="00710802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Normal"/>
    <w:uiPriority w:val="99"/>
    <w:rsid w:val="00445FF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Style43">
    <w:name w:val="Style43"/>
    <w:basedOn w:val="Normal"/>
    <w:uiPriority w:val="99"/>
    <w:rsid w:val="004271F2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 w:cs="Arial"/>
    </w:rPr>
  </w:style>
  <w:style w:type="paragraph" w:styleId="FootnoteText">
    <w:name w:val="footnote text"/>
    <w:basedOn w:val="Normal"/>
    <w:link w:val="FootnoteTextChar"/>
    <w:uiPriority w:val="99"/>
    <w:semiHidden/>
    <w:rsid w:val="00DE10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E1087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DE1087"/>
    <w:rPr>
      <w:rFonts w:cs="Times New Roman"/>
      <w:vertAlign w:val="superscript"/>
    </w:rPr>
  </w:style>
  <w:style w:type="paragraph" w:customStyle="1" w:styleId="Style2">
    <w:name w:val="Style2"/>
    <w:basedOn w:val="Normal"/>
    <w:uiPriority w:val="99"/>
    <w:rsid w:val="008404B5"/>
    <w:pPr>
      <w:widowControl w:val="0"/>
      <w:autoSpaceDE w:val="0"/>
      <w:autoSpaceDN w:val="0"/>
      <w:adjustRightInd w:val="0"/>
      <w:spacing w:line="283" w:lineRule="exact"/>
      <w:ind w:firstLine="706"/>
      <w:jc w:val="both"/>
    </w:pPr>
    <w:rPr>
      <w:rFonts w:ascii="Arial" w:hAnsi="Arial" w:cs="Arial"/>
    </w:rPr>
  </w:style>
  <w:style w:type="paragraph" w:customStyle="1" w:styleId="Style6">
    <w:name w:val="Style6"/>
    <w:basedOn w:val="Normal"/>
    <w:uiPriority w:val="99"/>
    <w:rsid w:val="008404B5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rFonts w:ascii="Arial" w:hAnsi="Arial" w:cs="Arial"/>
    </w:rPr>
  </w:style>
  <w:style w:type="paragraph" w:customStyle="1" w:styleId="Style13">
    <w:name w:val="Style13"/>
    <w:basedOn w:val="Normal"/>
    <w:uiPriority w:val="99"/>
    <w:rsid w:val="008404B5"/>
    <w:pPr>
      <w:widowControl w:val="0"/>
      <w:autoSpaceDE w:val="0"/>
      <w:autoSpaceDN w:val="0"/>
      <w:adjustRightInd w:val="0"/>
      <w:spacing w:line="320" w:lineRule="exact"/>
      <w:ind w:firstLine="576"/>
      <w:jc w:val="both"/>
    </w:pPr>
    <w:rPr>
      <w:rFonts w:ascii="Arial" w:hAnsi="Arial" w:cs="Arial"/>
    </w:rPr>
  </w:style>
  <w:style w:type="character" w:customStyle="1" w:styleId="FontStyle16">
    <w:name w:val="Font Style16"/>
    <w:basedOn w:val="DefaultParagraphFont"/>
    <w:uiPriority w:val="99"/>
    <w:rsid w:val="008404B5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DefaultParagraphFont"/>
    <w:uiPriority w:val="99"/>
    <w:rsid w:val="008404B5"/>
    <w:rPr>
      <w:rFonts w:ascii="Arial" w:hAnsi="Arial" w:cs="Arial"/>
      <w:sz w:val="22"/>
      <w:szCs w:val="22"/>
    </w:rPr>
  </w:style>
  <w:style w:type="character" w:customStyle="1" w:styleId="FontStyle19">
    <w:name w:val="Font Style19"/>
    <w:basedOn w:val="DefaultParagraphFont"/>
    <w:uiPriority w:val="99"/>
    <w:rsid w:val="008404B5"/>
    <w:rPr>
      <w:rFonts w:ascii="Arial" w:hAnsi="Arial" w:cs="Arial"/>
      <w:b/>
      <w:bCs/>
      <w:sz w:val="22"/>
      <w:szCs w:val="22"/>
    </w:rPr>
  </w:style>
  <w:style w:type="character" w:customStyle="1" w:styleId="a">
    <w:name w:val="Основной текст_"/>
    <w:basedOn w:val="DefaultParagraphFont"/>
    <w:link w:val="6"/>
    <w:uiPriority w:val="99"/>
    <w:locked/>
    <w:rsid w:val="00863C20"/>
    <w:rPr>
      <w:rFonts w:cs="Times New Roman"/>
      <w:sz w:val="18"/>
      <w:szCs w:val="18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863C20"/>
    <w:rPr>
      <w:rFonts w:cs="Times New Roman"/>
      <w:b/>
      <w:bCs/>
      <w:sz w:val="18"/>
      <w:szCs w:val="18"/>
    </w:rPr>
  </w:style>
  <w:style w:type="paragraph" w:customStyle="1" w:styleId="6">
    <w:name w:val="Основной текст6"/>
    <w:basedOn w:val="Normal"/>
    <w:link w:val="a"/>
    <w:uiPriority w:val="99"/>
    <w:rsid w:val="00863C20"/>
    <w:pPr>
      <w:widowControl w:val="0"/>
      <w:shd w:val="clear" w:color="auto" w:fill="FFFFFF"/>
      <w:spacing w:line="216" w:lineRule="exact"/>
      <w:ind w:hanging="380"/>
      <w:jc w:val="both"/>
    </w:pPr>
    <w:rPr>
      <w:rFonts w:eastAsia="Calibri"/>
      <w:noProof/>
      <w:sz w:val="18"/>
      <w:szCs w:val="18"/>
    </w:rPr>
  </w:style>
  <w:style w:type="paragraph" w:customStyle="1" w:styleId="21">
    <w:name w:val="Основной текст (2)1"/>
    <w:basedOn w:val="Normal"/>
    <w:link w:val="2"/>
    <w:uiPriority w:val="99"/>
    <w:rsid w:val="00863C20"/>
    <w:pPr>
      <w:widowControl w:val="0"/>
      <w:shd w:val="clear" w:color="auto" w:fill="FFFFFF"/>
      <w:spacing w:before="180" w:after="180" w:line="240" w:lineRule="atLeast"/>
      <w:jc w:val="center"/>
    </w:pPr>
    <w:rPr>
      <w:rFonts w:eastAsia="Calibri"/>
      <w:b/>
      <w:bCs/>
      <w:noProof/>
      <w:sz w:val="18"/>
      <w:szCs w:val="18"/>
    </w:rPr>
  </w:style>
  <w:style w:type="character" w:customStyle="1" w:styleId="1">
    <w:name w:val="Знак Знак1"/>
    <w:basedOn w:val="DefaultParagraphFont"/>
    <w:uiPriority w:val="99"/>
    <w:locked/>
    <w:rsid w:val="002C7BC5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77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0769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772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77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77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782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07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7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0771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773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777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0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7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19558</TotalTime>
  <Pages>12</Pages>
  <Words>3045</Words>
  <Characters>17363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1</cp:lastModifiedBy>
  <cp:revision>215</cp:revision>
  <cp:lastPrinted>2017-06-19T07:21:00Z</cp:lastPrinted>
  <dcterms:created xsi:type="dcterms:W3CDTF">2012-08-18T08:05:00Z</dcterms:created>
  <dcterms:modified xsi:type="dcterms:W3CDTF">2017-06-19T07:23:00Z</dcterms:modified>
</cp:coreProperties>
</file>